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B9A7C" w14:textId="77777777" w:rsidR="00467259" w:rsidRDefault="00467259" w:rsidP="00467259">
      <w:pPr>
        <w:pStyle w:val="Level1"/>
        <w:tabs>
          <w:tab w:val="clear" w:pos="360"/>
          <w:tab w:val="clear" w:pos="720"/>
          <w:tab w:val="clear" w:pos="1440"/>
          <w:tab w:val="clear" w:pos="2304"/>
          <w:tab w:val="left" w:pos="3240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4692E92F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  <w:r w:rsidRPr="002C7B20">
        <w:rPr>
          <w:rFonts w:ascii="ITC Avant Garde Gothic" w:hAnsi="ITC Avant Garde Gothic"/>
          <w:b/>
          <w:spacing w:val="-2"/>
          <w:sz w:val="20"/>
        </w:rPr>
        <w:t>INFORME DEL SÍNDICO</w:t>
      </w:r>
    </w:p>
    <w:p w14:paraId="0D0896BB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</w:p>
    <w:p w14:paraId="1D8B3191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</w:p>
    <w:p w14:paraId="7FF952E6" w14:textId="10C0ABD8" w:rsidR="00D2103A" w:rsidRPr="002C7B20" w:rsidRDefault="003D745C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  <w:r>
        <w:rPr>
          <w:rFonts w:ascii="ITC Avant Garde Gothic" w:hAnsi="ITC Avant Garde Gothic"/>
          <w:spacing w:val="-2"/>
          <w:sz w:val="20"/>
        </w:rPr>
        <w:t>1</w:t>
      </w:r>
      <w:r w:rsidR="006F4904">
        <w:rPr>
          <w:rFonts w:ascii="ITC Avant Garde Gothic" w:hAnsi="ITC Avant Garde Gothic"/>
          <w:spacing w:val="-2"/>
          <w:sz w:val="20"/>
        </w:rPr>
        <w:t>4</w:t>
      </w:r>
      <w:r w:rsidR="00D2103A">
        <w:rPr>
          <w:rFonts w:ascii="ITC Avant Garde Gothic" w:hAnsi="ITC Avant Garde Gothic"/>
          <w:spacing w:val="-2"/>
          <w:sz w:val="20"/>
        </w:rPr>
        <w:t xml:space="preserve"> de </w:t>
      </w:r>
      <w:r w:rsidR="006F4904">
        <w:rPr>
          <w:rFonts w:ascii="ITC Avant Garde Gothic" w:hAnsi="ITC Avant Garde Gothic"/>
          <w:spacing w:val="-2"/>
          <w:sz w:val="20"/>
        </w:rPr>
        <w:t>noviembre</w:t>
      </w:r>
      <w:r w:rsidR="00C1236C">
        <w:rPr>
          <w:rFonts w:ascii="ITC Avant Garde Gothic" w:hAnsi="ITC Avant Garde Gothic"/>
          <w:spacing w:val="-2"/>
          <w:sz w:val="20"/>
        </w:rPr>
        <w:t xml:space="preserve"> </w:t>
      </w:r>
      <w:r w:rsidR="00D2103A">
        <w:rPr>
          <w:rFonts w:ascii="ITC Avant Garde Gothic" w:hAnsi="ITC Avant Garde Gothic"/>
          <w:spacing w:val="-2"/>
          <w:sz w:val="20"/>
        </w:rPr>
        <w:t>de 202</w:t>
      </w:r>
      <w:r w:rsidR="00C1236C">
        <w:rPr>
          <w:rFonts w:ascii="ITC Avant Garde Gothic" w:hAnsi="ITC Avant Garde Gothic"/>
          <w:spacing w:val="-2"/>
          <w:sz w:val="20"/>
        </w:rPr>
        <w:t>2</w:t>
      </w:r>
    </w:p>
    <w:p w14:paraId="1AEE4FD9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</w:p>
    <w:p w14:paraId="4379E8E9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</w:p>
    <w:p w14:paraId="36E90B83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  <w:r w:rsidRPr="002C7B20">
        <w:rPr>
          <w:rFonts w:ascii="ITC Avant Garde Gothic" w:hAnsi="ITC Avant Garde Gothic"/>
          <w:spacing w:val="-2"/>
          <w:sz w:val="20"/>
        </w:rPr>
        <w:t>A los Señores Accionistas de</w:t>
      </w:r>
    </w:p>
    <w:p w14:paraId="256B6467" w14:textId="52E1E123" w:rsidR="00D2103A" w:rsidRPr="002C7B20" w:rsidRDefault="00C1236C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  <w:r>
        <w:rPr>
          <w:rFonts w:ascii="ITC Avant Garde Gothic" w:hAnsi="ITC Avant Garde Gothic"/>
          <w:spacing w:val="-2"/>
          <w:sz w:val="20"/>
        </w:rPr>
        <w:t>Inversiones Chaco Casa de Bolsa</w:t>
      </w:r>
      <w:r w:rsidR="00D2103A">
        <w:rPr>
          <w:rFonts w:ascii="ITC Avant Garde Gothic" w:hAnsi="ITC Avant Garde Gothic"/>
          <w:spacing w:val="-2"/>
          <w:sz w:val="20"/>
        </w:rPr>
        <w:t xml:space="preserve"> S.A.</w:t>
      </w:r>
    </w:p>
    <w:p w14:paraId="23F785A8" w14:textId="77777777" w:rsidR="00D2103A" w:rsidRPr="002C7B20" w:rsidRDefault="00D2103A" w:rsidP="00D2103A">
      <w:pPr>
        <w:suppressAutoHyphens/>
        <w:ind w:left="709"/>
        <w:jc w:val="both"/>
        <w:rPr>
          <w:rFonts w:ascii="ITC Avant Garde Gothic" w:hAnsi="ITC Avant Garde Gothic"/>
          <w:spacing w:val="-2"/>
          <w:sz w:val="20"/>
        </w:rPr>
      </w:pPr>
    </w:p>
    <w:p w14:paraId="69CF4762" w14:textId="77777777" w:rsidR="00D2103A" w:rsidRPr="002C7B20" w:rsidRDefault="00D2103A" w:rsidP="00D2103A">
      <w:pPr>
        <w:jc w:val="both"/>
        <w:rPr>
          <w:rFonts w:ascii="ITC Avant Garde Gothic" w:hAnsi="ITC Avant Garde Gothic"/>
          <w:sz w:val="20"/>
        </w:rPr>
      </w:pPr>
    </w:p>
    <w:p w14:paraId="4FF27422" w14:textId="3FF0276E" w:rsidR="00D2103A" w:rsidRPr="009C09AB" w:rsidRDefault="00D2103A" w:rsidP="009C09AB">
      <w:pPr>
        <w:pStyle w:val="Prrafodelista"/>
        <w:tabs>
          <w:tab w:val="num" w:pos="709"/>
        </w:tabs>
        <w:suppressAutoHyphens/>
        <w:ind w:left="720"/>
        <w:jc w:val="both"/>
        <w:rPr>
          <w:rFonts w:ascii="ITC Avant Garde Gothic" w:hAnsi="ITC Avant Garde Gothic"/>
          <w:sz w:val="20"/>
        </w:rPr>
      </w:pPr>
      <w:r w:rsidRPr="009C09AB">
        <w:rPr>
          <w:rFonts w:ascii="ITC Avant Garde Gothic" w:hAnsi="ITC Avant Garde Gothic"/>
          <w:sz w:val="20"/>
        </w:rPr>
        <w:t xml:space="preserve">He examinado el balance general y los correspondientes estados de resultados, de evolución del patrimonio neto y de flujos de caja de </w:t>
      </w:r>
      <w:r w:rsidR="00C1236C" w:rsidRPr="009C09AB">
        <w:rPr>
          <w:rFonts w:ascii="ITC Avant Garde Gothic" w:hAnsi="ITC Avant Garde Gothic"/>
          <w:spacing w:val="-2"/>
          <w:sz w:val="20"/>
        </w:rPr>
        <w:t xml:space="preserve">Inversiones Chaco Casa de Bolsa S.A., </w:t>
      </w:r>
      <w:r w:rsidRPr="009C09AB">
        <w:rPr>
          <w:rFonts w:ascii="ITC Avant Garde Gothic" w:hAnsi="ITC Avant Garde Gothic"/>
          <w:sz w:val="20"/>
        </w:rPr>
        <w:t xml:space="preserve">correspondientes al </w:t>
      </w:r>
      <w:r w:rsidR="008737CC">
        <w:rPr>
          <w:rFonts w:ascii="ITC Avant Garde Gothic" w:hAnsi="ITC Avant Garde Gothic"/>
          <w:sz w:val="20"/>
        </w:rPr>
        <w:t>periodo del 1 de enero de 2022 al 3</w:t>
      </w:r>
      <w:r w:rsidR="0057510A">
        <w:rPr>
          <w:rFonts w:ascii="ITC Avant Garde Gothic" w:hAnsi="ITC Avant Garde Gothic"/>
          <w:sz w:val="20"/>
        </w:rPr>
        <w:t>0</w:t>
      </w:r>
      <w:r w:rsidR="008737CC">
        <w:rPr>
          <w:rFonts w:ascii="ITC Avant Garde Gothic" w:hAnsi="ITC Avant Garde Gothic"/>
          <w:sz w:val="20"/>
        </w:rPr>
        <w:t xml:space="preserve"> de </w:t>
      </w:r>
      <w:r w:rsidR="006F4904">
        <w:rPr>
          <w:rFonts w:ascii="ITC Avant Garde Gothic" w:hAnsi="ITC Avant Garde Gothic"/>
          <w:sz w:val="20"/>
        </w:rPr>
        <w:t>setiembre</w:t>
      </w:r>
      <w:r w:rsidR="008737CC">
        <w:rPr>
          <w:rFonts w:ascii="ITC Avant Garde Gothic" w:hAnsi="ITC Avant Garde Gothic"/>
          <w:sz w:val="20"/>
        </w:rPr>
        <w:t xml:space="preserve"> de 2022</w:t>
      </w:r>
      <w:r w:rsidRPr="009C09AB">
        <w:rPr>
          <w:rFonts w:ascii="ITC Avant Garde Gothic" w:hAnsi="ITC Avant Garde Gothic"/>
          <w:sz w:val="20"/>
        </w:rPr>
        <w:t xml:space="preserve">, los que han sido presentados por la Sociedad para </w:t>
      </w:r>
      <w:r w:rsidR="00C1236C" w:rsidRPr="009C09AB">
        <w:rPr>
          <w:rFonts w:ascii="ITC Avant Garde Gothic" w:hAnsi="ITC Avant Garde Gothic"/>
          <w:sz w:val="20"/>
        </w:rPr>
        <w:t>mi consideración</w:t>
      </w:r>
      <w:r w:rsidRPr="009C09AB">
        <w:rPr>
          <w:rFonts w:ascii="ITC Avant Garde Gothic" w:hAnsi="ITC Avant Garde Gothic"/>
          <w:sz w:val="20"/>
        </w:rPr>
        <w:t>.</w:t>
      </w:r>
    </w:p>
    <w:p w14:paraId="235E2E05" w14:textId="77777777" w:rsidR="00D2103A" w:rsidRPr="002C7B20" w:rsidRDefault="00D2103A" w:rsidP="00D2103A">
      <w:pPr>
        <w:tabs>
          <w:tab w:val="num" w:pos="709"/>
        </w:tabs>
        <w:ind w:left="709" w:hanging="709"/>
        <w:jc w:val="both"/>
        <w:rPr>
          <w:rFonts w:ascii="ITC Avant Garde Gothic" w:hAnsi="ITC Avant Garde Gothic"/>
          <w:sz w:val="20"/>
        </w:rPr>
      </w:pPr>
    </w:p>
    <w:p w14:paraId="6F183E58" w14:textId="205BB6AD" w:rsidR="00D2103A" w:rsidRPr="002C7B20" w:rsidRDefault="00D2103A" w:rsidP="009C09AB">
      <w:pPr>
        <w:tabs>
          <w:tab w:val="num" w:pos="709"/>
        </w:tabs>
        <w:ind w:left="709"/>
        <w:jc w:val="both"/>
        <w:rPr>
          <w:rFonts w:ascii="ITC Avant Garde Gothic" w:hAnsi="ITC Avant Garde Gothic"/>
          <w:sz w:val="20"/>
        </w:rPr>
      </w:pPr>
      <w:r w:rsidRPr="002C7B20">
        <w:rPr>
          <w:rFonts w:ascii="ITC Avant Garde Gothic" w:hAnsi="ITC Avant Garde Gothic"/>
          <w:sz w:val="20"/>
        </w:rPr>
        <w:t xml:space="preserve">Mi examen fue practicado de acuerdo con normas de auditoría generalmente aceptadas en Paraguay y se circunscribió a la razonabilidad de la información significativa de los documentos examinados y su congruencia con la restante información sobre las decisiones societarias de las que he tomado conocimiento, expuestas en actas de Directorio y Asamblea, así como la adecuación de dichas decisiones a la ley y los estatutos. </w:t>
      </w:r>
    </w:p>
    <w:p w14:paraId="101CAF95" w14:textId="77777777" w:rsidR="00D2103A" w:rsidRPr="002C7B20" w:rsidRDefault="00D2103A" w:rsidP="00D2103A">
      <w:pPr>
        <w:tabs>
          <w:tab w:val="num" w:pos="709"/>
        </w:tabs>
        <w:ind w:left="709" w:hanging="709"/>
        <w:jc w:val="both"/>
        <w:rPr>
          <w:rFonts w:ascii="ITC Avant Garde Gothic" w:hAnsi="ITC Avant Garde Gothic"/>
          <w:sz w:val="20"/>
        </w:rPr>
      </w:pPr>
    </w:p>
    <w:p w14:paraId="3788931D" w14:textId="71AAC90F" w:rsidR="00D2103A" w:rsidRPr="003052B2" w:rsidRDefault="00D2103A" w:rsidP="00C1236C">
      <w:pPr>
        <w:tabs>
          <w:tab w:val="num" w:pos="709"/>
        </w:tabs>
        <w:suppressAutoHyphens/>
        <w:ind w:left="709"/>
        <w:jc w:val="both"/>
        <w:rPr>
          <w:rFonts w:ascii="ITC Avant Garde Gothic" w:hAnsi="ITC Avant Garde Gothic"/>
          <w:sz w:val="20"/>
        </w:rPr>
      </w:pPr>
      <w:r w:rsidRPr="003052B2">
        <w:rPr>
          <w:rFonts w:ascii="ITC Avant Garde Gothic" w:hAnsi="ITC Avant Garde Gothic"/>
          <w:sz w:val="20"/>
        </w:rPr>
        <w:t xml:space="preserve">En mi opinión, basado en las funciones realizadas, los estados contables de </w:t>
      </w:r>
      <w:r w:rsidR="00C1236C">
        <w:rPr>
          <w:rFonts w:ascii="ITC Avant Garde Gothic" w:hAnsi="ITC Avant Garde Gothic"/>
          <w:spacing w:val="-2"/>
          <w:sz w:val="20"/>
        </w:rPr>
        <w:t>Inversiones Chaco Casa de Bolsa S.A.</w:t>
      </w:r>
      <w:r w:rsidRPr="003052B2">
        <w:rPr>
          <w:rFonts w:ascii="ITC Avant Garde Gothic" w:hAnsi="ITC Avant Garde Gothic"/>
          <w:sz w:val="20"/>
        </w:rPr>
        <w:t xml:space="preserve"> demuestran razonablemente, en todos sus aspectos significativos, su situaci</w:t>
      </w:r>
      <w:r>
        <w:rPr>
          <w:rFonts w:ascii="ITC Avant Garde Gothic" w:hAnsi="ITC Avant Garde Gothic"/>
          <w:sz w:val="20"/>
        </w:rPr>
        <w:t xml:space="preserve">ón patrimonial y financiera </w:t>
      </w:r>
      <w:r w:rsidR="008737CC">
        <w:rPr>
          <w:rFonts w:ascii="ITC Avant Garde Gothic" w:hAnsi="ITC Avant Garde Gothic"/>
          <w:sz w:val="20"/>
        </w:rPr>
        <w:t>correspondientes al periodo del 1 de enero de 2022 al 3</w:t>
      </w:r>
      <w:r w:rsidR="0057510A">
        <w:rPr>
          <w:rFonts w:ascii="ITC Avant Garde Gothic" w:hAnsi="ITC Avant Garde Gothic"/>
          <w:sz w:val="20"/>
        </w:rPr>
        <w:t>0</w:t>
      </w:r>
      <w:r w:rsidR="008737CC">
        <w:rPr>
          <w:rFonts w:ascii="ITC Avant Garde Gothic" w:hAnsi="ITC Avant Garde Gothic"/>
          <w:sz w:val="20"/>
        </w:rPr>
        <w:t xml:space="preserve"> de </w:t>
      </w:r>
      <w:r w:rsidR="006F4904">
        <w:rPr>
          <w:rFonts w:ascii="ITC Avant Garde Gothic" w:hAnsi="ITC Avant Garde Gothic"/>
          <w:sz w:val="20"/>
        </w:rPr>
        <w:t>setiembre</w:t>
      </w:r>
      <w:r w:rsidR="008737CC">
        <w:rPr>
          <w:rFonts w:ascii="ITC Avant Garde Gothic" w:hAnsi="ITC Avant Garde Gothic"/>
          <w:sz w:val="20"/>
        </w:rPr>
        <w:t xml:space="preserve"> de 2022, </w:t>
      </w:r>
      <w:r w:rsidRPr="003052B2">
        <w:rPr>
          <w:rFonts w:ascii="ITC Avant Garde Gothic" w:hAnsi="ITC Avant Garde Gothic"/>
          <w:sz w:val="20"/>
        </w:rPr>
        <w:t>y los resultados de sus operaciones, las variaciones en su p</w:t>
      </w:r>
      <w:r>
        <w:rPr>
          <w:rFonts w:ascii="ITC Avant Garde Gothic" w:hAnsi="ITC Avant Garde Gothic"/>
          <w:sz w:val="20"/>
        </w:rPr>
        <w:t xml:space="preserve">atrimonio neto y flujos de caja por el </w:t>
      </w:r>
      <w:r w:rsidR="008737CC">
        <w:rPr>
          <w:rFonts w:ascii="ITC Avant Garde Gothic" w:hAnsi="ITC Avant Garde Gothic"/>
          <w:sz w:val="20"/>
        </w:rPr>
        <w:t>periodo</w:t>
      </w:r>
      <w:r>
        <w:rPr>
          <w:rFonts w:ascii="ITC Avant Garde Gothic" w:hAnsi="ITC Avant Garde Gothic"/>
          <w:sz w:val="20"/>
        </w:rPr>
        <w:t xml:space="preserve"> cerrado</w:t>
      </w:r>
      <w:r w:rsidR="009C09AB">
        <w:rPr>
          <w:rFonts w:ascii="ITC Avant Garde Gothic" w:hAnsi="ITC Avant Garde Gothic"/>
          <w:sz w:val="20"/>
        </w:rPr>
        <w:t xml:space="preserve"> a esa fecha</w:t>
      </w:r>
      <w:r w:rsidRPr="003052B2">
        <w:rPr>
          <w:rFonts w:ascii="ITC Avant Garde Gothic" w:hAnsi="ITC Avant Garde Gothic"/>
          <w:sz w:val="20"/>
        </w:rPr>
        <w:t>, de acuerdo con normas contables generalmente aceptadas en Paraguay.</w:t>
      </w:r>
    </w:p>
    <w:p w14:paraId="0D808AEB" w14:textId="77777777" w:rsidR="00D2103A" w:rsidRPr="002C7B20" w:rsidRDefault="00D2103A" w:rsidP="00D2103A">
      <w:pPr>
        <w:jc w:val="both"/>
        <w:rPr>
          <w:rFonts w:ascii="ITC Avant Garde Gothic" w:hAnsi="ITC Avant Garde Gothic"/>
          <w:sz w:val="20"/>
        </w:rPr>
      </w:pPr>
      <w:r w:rsidRPr="002C7B20">
        <w:rPr>
          <w:rFonts w:ascii="ITC Avant Garde Gothic" w:hAnsi="ITC Avant Garde Gothic"/>
          <w:sz w:val="20"/>
        </w:rPr>
        <w:t xml:space="preserve"> </w:t>
      </w:r>
    </w:p>
    <w:p w14:paraId="7F1AC356" w14:textId="77777777" w:rsidR="00D2103A" w:rsidRDefault="00D2103A" w:rsidP="009C09AB">
      <w:pPr>
        <w:tabs>
          <w:tab w:val="num" w:pos="709"/>
        </w:tabs>
        <w:ind w:left="709"/>
        <w:jc w:val="both"/>
        <w:rPr>
          <w:rFonts w:ascii="ITC Avant Garde Gothic" w:hAnsi="ITC Avant Garde Gothic"/>
          <w:sz w:val="20"/>
        </w:rPr>
      </w:pPr>
      <w:r w:rsidRPr="002C7B20">
        <w:rPr>
          <w:rFonts w:ascii="ITC Avant Garde Gothic" w:hAnsi="ITC Avant Garde Gothic"/>
          <w:sz w:val="20"/>
        </w:rPr>
        <w:t>Se ha dado cumplimiento a lo dispuesto por el artículo 1.124, inc. e) del Código Civil.</w:t>
      </w:r>
    </w:p>
    <w:p w14:paraId="40C4C7DB" w14:textId="77777777" w:rsidR="00D2103A" w:rsidRDefault="00D2103A" w:rsidP="00D2103A">
      <w:pPr>
        <w:pStyle w:val="Prrafodelista"/>
        <w:rPr>
          <w:rFonts w:ascii="ITC Avant Garde Gothic" w:hAnsi="ITC Avant Garde Gothic"/>
          <w:sz w:val="20"/>
        </w:rPr>
      </w:pPr>
    </w:p>
    <w:p w14:paraId="58340216" w14:textId="77777777" w:rsidR="00D2103A" w:rsidRDefault="00D2103A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5E40E48D" w14:textId="13FE256D" w:rsidR="00D2103A" w:rsidRDefault="00D2103A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17EE8B3C" w14:textId="35603EF6" w:rsidR="00662714" w:rsidRDefault="00662714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485C25C1" w14:textId="12213468" w:rsidR="00662714" w:rsidRDefault="00662714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1EE444B6" w14:textId="21B1BD5B" w:rsidR="00662714" w:rsidRDefault="00662714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  <w:bookmarkStart w:id="0" w:name="_GoBack"/>
      <w:r>
        <w:rPr>
          <w:rFonts w:ascii="ITC Avant Garde Gothic" w:hAnsi="ITC Avant Garde Gothic"/>
          <w:sz w:val="20"/>
        </w:rPr>
        <w:pict w14:anchorId="3ABA2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ínea de firma de Microsoft Office..." style="width:296.25pt;height:147.75pt">
            <v:imagedata r:id="rId8" o:title=""/>
            <o:lock v:ext="edit" ungrouping="t" rotation="t" cropping="t" verticies="t" text="t" grouping="t"/>
            <o:signatureline v:ext="edit" id="{5863E102-00F6-4FCA-8A9C-1031FB34437A}" provid="{00000000-0000-0000-0000-000000000000}" o:suggestedsigner="Victoria Gómez" o:suggestedsigner2="Síndico" o:suggestedsigneremail="victoria@estudiovgm.com" issignatureline="t"/>
          </v:shape>
        </w:pict>
      </w:r>
      <w:bookmarkEnd w:id="0"/>
    </w:p>
    <w:p w14:paraId="6EBB4778" w14:textId="77777777" w:rsidR="00662714" w:rsidRDefault="00662714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7A8CD7E6" w14:textId="305AC5D1" w:rsidR="00D2103A" w:rsidRDefault="00C1236C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  <w:r>
        <w:rPr>
          <w:rFonts w:ascii="ITC Avant Garde Gothic" w:hAnsi="ITC Avant Garde Gothic"/>
          <w:sz w:val="20"/>
        </w:rPr>
        <w:t xml:space="preserve">Lic. </w:t>
      </w:r>
      <w:r w:rsidR="00D2103A">
        <w:rPr>
          <w:rFonts w:ascii="ITC Avant Garde Gothic" w:hAnsi="ITC Avant Garde Gothic"/>
          <w:sz w:val="20"/>
        </w:rPr>
        <w:t>Victoria Gómez Meden</w:t>
      </w:r>
    </w:p>
    <w:p w14:paraId="08439B3A" w14:textId="10F94ED5" w:rsidR="00D2103A" w:rsidRDefault="00D2103A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  <w:r>
        <w:rPr>
          <w:rFonts w:ascii="ITC Avant Garde Gothic" w:hAnsi="ITC Avant Garde Gothic"/>
          <w:sz w:val="20"/>
        </w:rPr>
        <w:t>Síndico</w:t>
      </w:r>
      <w:r w:rsidR="008737CC">
        <w:rPr>
          <w:rFonts w:ascii="ITC Avant Garde Gothic" w:hAnsi="ITC Avant Garde Gothic"/>
          <w:sz w:val="20"/>
        </w:rPr>
        <w:t xml:space="preserve"> Titular</w:t>
      </w:r>
    </w:p>
    <w:p w14:paraId="2829218F" w14:textId="77777777" w:rsidR="00D2103A" w:rsidRDefault="00D2103A" w:rsidP="00D2103A">
      <w:pPr>
        <w:tabs>
          <w:tab w:val="num" w:pos="709"/>
        </w:tabs>
        <w:ind w:left="720"/>
        <w:jc w:val="both"/>
        <w:rPr>
          <w:rFonts w:ascii="ITC Avant Garde Gothic" w:hAnsi="ITC Avant Garde Gothic"/>
          <w:sz w:val="20"/>
        </w:rPr>
      </w:pPr>
    </w:p>
    <w:p w14:paraId="54653BAE" w14:textId="77777777" w:rsidR="00DA6CAE" w:rsidRPr="00C62168" w:rsidRDefault="00DA6CAE" w:rsidP="00A96B0C">
      <w:pPr>
        <w:rPr>
          <w:b/>
          <w:sz w:val="22"/>
          <w:szCs w:val="22"/>
          <w:lang w:val="es-MX" w:eastAsia="es-MX"/>
        </w:rPr>
      </w:pPr>
    </w:p>
    <w:p w14:paraId="7AAE35D7" w14:textId="77777777" w:rsidR="00895EEB" w:rsidRPr="00C62168" w:rsidRDefault="00895EEB" w:rsidP="00895EEB">
      <w:pPr>
        <w:autoSpaceDE w:val="0"/>
        <w:autoSpaceDN w:val="0"/>
        <w:adjustRightInd w:val="0"/>
        <w:rPr>
          <w:sz w:val="22"/>
          <w:szCs w:val="22"/>
        </w:rPr>
      </w:pPr>
    </w:p>
    <w:p w14:paraId="0854665B" w14:textId="77777777" w:rsidR="00895EEB" w:rsidRPr="00C62168" w:rsidRDefault="00895EEB" w:rsidP="00895EEB">
      <w:pPr>
        <w:pStyle w:val="Level1"/>
        <w:spacing w:after="0"/>
        <w:rPr>
          <w:b/>
          <w:sz w:val="22"/>
          <w:szCs w:val="22"/>
          <w:lang w:val="es-ES"/>
        </w:rPr>
      </w:pPr>
    </w:p>
    <w:p w14:paraId="28E75E3E" w14:textId="77777777" w:rsidR="00895EEB" w:rsidRPr="00C62168" w:rsidRDefault="00895EEB" w:rsidP="00895EEB">
      <w:pPr>
        <w:rPr>
          <w:sz w:val="22"/>
          <w:szCs w:val="22"/>
        </w:rPr>
      </w:pPr>
    </w:p>
    <w:p w14:paraId="4F17384E" w14:textId="77777777" w:rsidR="00933B96" w:rsidRPr="00C62168" w:rsidRDefault="00933B96" w:rsidP="00895EEB"/>
    <w:p w14:paraId="48D7E2A0" w14:textId="77777777" w:rsidR="00933B96" w:rsidRPr="00C62168" w:rsidRDefault="00933B96"/>
    <w:sectPr w:rsidR="00933B96" w:rsidRPr="00C62168" w:rsidSect="008950E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18" w:right="1701" w:bottom="1418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5588F" w14:textId="77777777" w:rsidR="008E279D" w:rsidRDefault="008E279D">
      <w:r>
        <w:separator/>
      </w:r>
    </w:p>
  </w:endnote>
  <w:endnote w:type="continuationSeparator" w:id="0">
    <w:p w14:paraId="2769066A" w14:textId="77777777" w:rsidR="008E279D" w:rsidRDefault="008E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Avant Garde Gothic">
    <w:altName w:val="Calibri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4273615"/>
      <w:docPartObj>
        <w:docPartGallery w:val="Page Numbers (Bottom of Page)"/>
        <w:docPartUnique/>
      </w:docPartObj>
    </w:sdtPr>
    <w:sdtEndPr/>
    <w:sdtContent>
      <w:p w14:paraId="723B93F6" w14:textId="77777777" w:rsidR="008950E8" w:rsidRDefault="008950E8" w:rsidP="008950E8">
        <w:pPr>
          <w:pStyle w:val="Piedepgina"/>
        </w:pPr>
        <w:r w:rsidRPr="00C01F4A">
          <w:rPr>
            <w:noProof/>
            <w:lang w:val="es-AR" w:eastAsia="es-AR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3E116CD" wp14:editId="7D348DFC">
                  <wp:simplePos x="0" y="0"/>
                  <wp:positionH relativeFrom="column">
                    <wp:posOffset>-192405</wp:posOffset>
                  </wp:positionH>
                  <wp:positionV relativeFrom="paragraph">
                    <wp:posOffset>16510</wp:posOffset>
                  </wp:positionV>
                  <wp:extent cx="5758815" cy="0"/>
                  <wp:effectExtent l="0" t="19050" r="13335" b="19050"/>
                  <wp:wrapNone/>
                  <wp:docPr id="5" name="5 Conector recto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58815" cy="0"/>
                          </a:xfrm>
                          <a:prstGeom prst="line">
                            <a:avLst/>
                          </a:prstGeom>
                          <a:noFill/>
                          <a:ln w="38100" cap="flat" cmpd="thickThin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16sdtdh="http://schemas.microsoft.com/office/word/2020/wordml/sdtdatahash">
              <w:pict>
                <v:line w14:anchorId="4181BDEF" id="5 Conector recto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.15pt,1.3pt" to="438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" strokecolor="#f79646" strokeweight="3pt">
                  <v:stroke linestyle="thickThin"/>
                </v:line>
              </w:pict>
            </mc:Fallback>
          </mc:AlternateContent>
        </w:r>
      </w:p>
      <w:p w14:paraId="72A82819" w14:textId="77777777" w:rsidR="008950E8" w:rsidRDefault="008950E8">
        <w:pPr>
          <w:pStyle w:val="Piedepgina"/>
          <w:jc w:val="right"/>
        </w:pPr>
      </w:p>
      <w:p w14:paraId="38172EDC" w14:textId="77777777" w:rsidR="008950E8" w:rsidRDefault="008950E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259">
          <w:rPr>
            <w:noProof/>
          </w:rPr>
          <w:t>2</w:t>
        </w:r>
        <w:r>
          <w:fldChar w:fldCharType="end"/>
        </w:r>
      </w:p>
    </w:sdtContent>
  </w:sdt>
  <w:p w14:paraId="6C6D776D" w14:textId="77777777" w:rsidR="00067348" w:rsidRDefault="00067348">
    <w:pPr>
      <w:pStyle w:val="Piedepgina"/>
      <w:jc w:val="center"/>
      <w:rPr>
        <w:rFonts w:ascii="Arial" w:hAnsi="Arial" w:cs="Arial"/>
        <w:b/>
        <w:color w:val="80808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7189E" w14:textId="77777777" w:rsidR="00D71695" w:rsidRDefault="00D71695" w:rsidP="00D71695">
    <w:pPr>
      <w:pStyle w:val="Piedepgina"/>
      <w:jc w:val="center"/>
      <w:rPr>
        <w:rFonts w:ascii="Arial" w:hAnsi="Arial" w:cs="Arial"/>
        <w:b/>
        <w:color w:val="333333"/>
        <w:sz w:val="14"/>
        <w:szCs w:val="14"/>
      </w:rPr>
    </w:pPr>
  </w:p>
  <w:p w14:paraId="3CF83C2A" w14:textId="77777777" w:rsidR="001C3B8F" w:rsidRPr="00C01F4A" w:rsidRDefault="001C3B8F" w:rsidP="001C3B8F">
    <w:pPr>
      <w:tabs>
        <w:tab w:val="center" w:pos="4153"/>
        <w:tab w:val="right" w:pos="8306"/>
      </w:tabs>
      <w:spacing w:after="200" w:line="276" w:lineRule="auto"/>
      <w:jc w:val="center"/>
      <w:rPr>
        <w:rFonts w:ascii="Arial" w:hAnsi="Arial" w:cs="Arial"/>
        <w:b/>
        <w:color w:val="333333"/>
        <w:sz w:val="14"/>
        <w:szCs w:val="14"/>
      </w:rPr>
    </w:pPr>
    <w:r w:rsidRPr="00C01F4A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A7B6C0" wp14:editId="511AA576">
              <wp:simplePos x="0" y="0"/>
              <wp:positionH relativeFrom="column">
                <wp:posOffset>-102235</wp:posOffset>
              </wp:positionH>
              <wp:positionV relativeFrom="paragraph">
                <wp:posOffset>150495</wp:posOffset>
              </wp:positionV>
              <wp:extent cx="5562600" cy="0"/>
              <wp:effectExtent l="0" t="19050" r="0" b="19050"/>
              <wp:wrapNone/>
              <wp:docPr id="12" name="1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626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rgbClr val="F79646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>
          <w:pict>
            <v:line w14:anchorId="172A5446" id="12 Conector recto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05pt,11.85pt" to="429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" strokecolor="#f79646" strokeweight="3pt">
              <v:stroke linestyle="thickThin"/>
            </v:line>
          </w:pict>
        </mc:Fallback>
      </mc:AlternateContent>
    </w:r>
  </w:p>
  <w:p w14:paraId="1A28FE23" w14:textId="77777777" w:rsidR="001C3B8F" w:rsidRPr="00C01F4A" w:rsidRDefault="001C3B8F" w:rsidP="001C3B8F">
    <w:pPr>
      <w:tabs>
        <w:tab w:val="center" w:pos="4153"/>
        <w:tab w:val="right" w:pos="8306"/>
      </w:tabs>
      <w:spacing w:line="276" w:lineRule="auto"/>
      <w:rPr>
        <w:rFonts w:asciiTheme="majorHAnsi" w:eastAsiaTheme="majorEastAsia" w:hAnsiTheme="majorHAnsi" w:cstheme="majorBidi"/>
        <w:b/>
        <w:sz w:val="14"/>
        <w:szCs w:val="14"/>
      </w:rPr>
    </w:pPr>
    <w:r w:rsidRPr="00C01F4A">
      <w:rPr>
        <w:rFonts w:asciiTheme="majorHAnsi" w:eastAsiaTheme="majorEastAsia" w:hAnsiTheme="majorHAnsi" w:cstheme="majorBidi"/>
        <w:b/>
        <w:sz w:val="14"/>
        <w:szCs w:val="14"/>
      </w:rPr>
      <w:t>Oficial Gilberto Aranda 333 casi Salvador del Mundo-Planta Alta. Teléfono: (595 21) 661567.</w:t>
    </w:r>
  </w:p>
  <w:p w14:paraId="31AA4741" w14:textId="77777777" w:rsidR="001C3B8F" w:rsidRPr="00C01F4A" w:rsidRDefault="00662714" w:rsidP="001C3B8F">
    <w:pPr>
      <w:tabs>
        <w:tab w:val="center" w:pos="4153"/>
        <w:tab w:val="right" w:pos="8306"/>
      </w:tabs>
      <w:spacing w:line="276" w:lineRule="auto"/>
      <w:rPr>
        <w:rFonts w:asciiTheme="majorHAnsi" w:eastAsiaTheme="majorEastAsia" w:hAnsiTheme="majorHAnsi" w:cstheme="majorBidi"/>
        <w:b/>
        <w:sz w:val="14"/>
        <w:szCs w:val="14"/>
      </w:rPr>
    </w:pPr>
    <w:hyperlink r:id="rId1" w:history="1">
      <w:r w:rsidR="001C3B8F" w:rsidRPr="00C01F4A">
        <w:rPr>
          <w:rFonts w:asciiTheme="majorHAnsi" w:eastAsiaTheme="majorEastAsia" w:hAnsiTheme="majorHAnsi" w:cstheme="majorBidi"/>
          <w:b/>
          <w:color w:val="0000FF"/>
          <w:sz w:val="14"/>
          <w:szCs w:val="14"/>
          <w:u w:val="single"/>
        </w:rPr>
        <w:t>victoria@estudiovgm.com</w:t>
      </w:r>
    </w:hyperlink>
  </w:p>
  <w:p w14:paraId="6C7C477A" w14:textId="77777777" w:rsidR="001C3B8F" w:rsidRPr="00C01F4A" w:rsidRDefault="001C3B8F" w:rsidP="001C3B8F">
    <w:pPr>
      <w:tabs>
        <w:tab w:val="center" w:pos="4153"/>
        <w:tab w:val="right" w:pos="8306"/>
      </w:tabs>
      <w:spacing w:line="276" w:lineRule="auto"/>
      <w:rPr>
        <w:rFonts w:ascii="Arial" w:hAnsi="Arial" w:cs="Arial"/>
        <w:b/>
        <w:color w:val="333333"/>
        <w:sz w:val="14"/>
        <w:szCs w:val="14"/>
      </w:rPr>
    </w:pPr>
    <w:r w:rsidRPr="00C01F4A">
      <w:rPr>
        <w:rFonts w:asciiTheme="majorHAnsi" w:eastAsiaTheme="majorEastAsia" w:hAnsiTheme="majorHAnsi" w:cstheme="majorBidi"/>
        <w:b/>
        <w:sz w:val="14"/>
        <w:szCs w:val="14"/>
      </w:rPr>
      <w:t>Asunción, Paraguay</w:t>
    </w:r>
  </w:p>
  <w:p w14:paraId="76CEFC5E" w14:textId="77777777" w:rsidR="00D71695" w:rsidRDefault="00D716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B881E" w14:textId="77777777" w:rsidR="008E279D" w:rsidRDefault="008E279D">
      <w:r>
        <w:separator/>
      </w:r>
    </w:p>
  </w:footnote>
  <w:footnote w:type="continuationSeparator" w:id="0">
    <w:p w14:paraId="296FB6E3" w14:textId="77777777" w:rsidR="008E279D" w:rsidRDefault="008E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073F" w14:textId="77777777" w:rsidR="00067348" w:rsidRDefault="009D7AF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6734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658BE7D" w14:textId="77777777" w:rsidR="00067348" w:rsidRDefault="00067348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80298" w14:textId="77777777" w:rsidR="001C3B8F" w:rsidRPr="00C01F4A" w:rsidRDefault="001C3B8F" w:rsidP="001C3B8F">
    <w:pPr>
      <w:tabs>
        <w:tab w:val="center" w:pos="4320"/>
        <w:tab w:val="right" w:pos="8640"/>
      </w:tabs>
      <w:spacing w:after="200" w:line="276" w:lineRule="auto"/>
    </w:pPr>
    <w:r w:rsidRPr="00C01F4A">
      <w:rPr>
        <w:noProof/>
        <w:lang w:val="es-AR" w:eastAsia="es-AR"/>
      </w:rPr>
      <w:drawing>
        <wp:anchor distT="0" distB="0" distL="114300" distR="114300" simplePos="0" relativeHeight="251664384" behindDoc="0" locked="0" layoutInCell="1" allowOverlap="1" wp14:anchorId="305E324A" wp14:editId="28BC1E3F">
          <wp:simplePos x="0" y="0"/>
          <wp:positionH relativeFrom="column">
            <wp:posOffset>1791652</wp:posOffset>
          </wp:positionH>
          <wp:positionV relativeFrom="paragraph">
            <wp:posOffset>-193040</wp:posOffset>
          </wp:positionV>
          <wp:extent cx="1771650" cy="674934"/>
          <wp:effectExtent l="0" t="0" r="0" b="0"/>
          <wp:wrapNone/>
          <wp:docPr id="3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674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284CAC" w14:textId="77777777" w:rsidR="001C3B8F" w:rsidRPr="00C01F4A" w:rsidRDefault="001C3B8F" w:rsidP="001C3B8F">
    <w:pPr>
      <w:tabs>
        <w:tab w:val="center" w:pos="4320"/>
        <w:tab w:val="right" w:pos="8640"/>
      </w:tabs>
      <w:spacing w:after="200" w:line="276" w:lineRule="auto"/>
    </w:pPr>
  </w:p>
  <w:p w14:paraId="111238F4" w14:textId="77777777" w:rsidR="00D71695" w:rsidRPr="001C3B8F" w:rsidRDefault="00D71695" w:rsidP="001C3B8F">
    <w:pPr>
      <w:pStyle w:val="Encabezado"/>
      <w:rPr>
        <w:rFonts w:eastAsiaTheme="maj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5EFD2" w14:textId="77777777" w:rsidR="001C3B8F" w:rsidRPr="00C01F4A" w:rsidRDefault="001C3B8F" w:rsidP="001C3B8F">
    <w:pPr>
      <w:tabs>
        <w:tab w:val="center" w:pos="4320"/>
        <w:tab w:val="right" w:pos="8640"/>
      </w:tabs>
      <w:spacing w:after="200" w:line="276" w:lineRule="auto"/>
    </w:pPr>
    <w:r w:rsidRPr="00C01F4A">
      <w:rPr>
        <w:noProof/>
        <w:lang w:val="es-AR" w:eastAsia="es-AR"/>
      </w:rPr>
      <w:drawing>
        <wp:anchor distT="0" distB="0" distL="114300" distR="114300" simplePos="0" relativeHeight="251659264" behindDoc="0" locked="0" layoutInCell="1" allowOverlap="1" wp14:anchorId="643802BE" wp14:editId="53CE1926">
          <wp:simplePos x="0" y="0"/>
          <wp:positionH relativeFrom="column">
            <wp:posOffset>1791652</wp:posOffset>
          </wp:positionH>
          <wp:positionV relativeFrom="paragraph">
            <wp:posOffset>-193040</wp:posOffset>
          </wp:positionV>
          <wp:extent cx="1771650" cy="674934"/>
          <wp:effectExtent l="0" t="0" r="0" b="0"/>
          <wp:wrapNone/>
          <wp:docPr id="1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674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1DEE35" w14:textId="77777777" w:rsidR="001C3B8F" w:rsidRPr="00C01F4A" w:rsidRDefault="001C3B8F" w:rsidP="001C3B8F">
    <w:pPr>
      <w:tabs>
        <w:tab w:val="center" w:pos="4320"/>
        <w:tab w:val="right" w:pos="8640"/>
      </w:tabs>
      <w:spacing w:after="200" w:line="276" w:lineRule="auto"/>
    </w:pPr>
  </w:p>
  <w:p w14:paraId="34483375" w14:textId="77777777" w:rsidR="00D71695" w:rsidRPr="001C3B8F" w:rsidRDefault="00D71695" w:rsidP="001C3B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4E3E6E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15B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8E98B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326A0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629BA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D8D2EE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483ADE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F03AC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026160E2"/>
    <w:multiLevelType w:val="hybridMultilevel"/>
    <w:tmpl w:val="E0C2ED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6C96B5F"/>
    <w:multiLevelType w:val="hybridMultilevel"/>
    <w:tmpl w:val="D40669B2"/>
    <w:lvl w:ilvl="0" w:tplc="3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3C7F96"/>
    <w:multiLevelType w:val="multilevel"/>
    <w:tmpl w:val="3D764F36"/>
    <w:lvl w:ilvl="0">
      <w:start w:val="1"/>
      <w:numFmt w:val="bullet"/>
      <w:pStyle w:val="Style6BULLETPOINTMicrosoftSansSerif10p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01077"/>
    <w:multiLevelType w:val="singleLevel"/>
    <w:tmpl w:val="D8D4D12C"/>
    <w:lvl w:ilvl="0">
      <w:start w:val="1"/>
      <w:numFmt w:val="decimal"/>
      <w:pStyle w:val="Listaconnmeros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12" w15:restartNumberingAfterBreak="0">
    <w:nsid w:val="0BEA3242"/>
    <w:multiLevelType w:val="hybridMultilevel"/>
    <w:tmpl w:val="6936AB02"/>
    <w:lvl w:ilvl="0" w:tplc="3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63A36"/>
    <w:multiLevelType w:val="singleLevel"/>
    <w:tmpl w:val="6B2600BC"/>
    <w:lvl w:ilvl="0">
      <w:start w:val="1"/>
      <w:numFmt w:val="bullet"/>
      <w:pStyle w:val="Listaconvietas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4" w15:restartNumberingAfterBreak="0">
    <w:nsid w:val="7BE007A2"/>
    <w:multiLevelType w:val="hybridMultilevel"/>
    <w:tmpl w:val="C7AA3D16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</w:num>
  <w:num w:numId="1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Type w:val="letter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>
      <o:colormru v:ext="edit" colors="blue,#39f,#669,#36c,olive,#900,#09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0A9"/>
    <w:rsid w:val="00007FC8"/>
    <w:rsid w:val="00034AD4"/>
    <w:rsid w:val="00036ED7"/>
    <w:rsid w:val="0004041A"/>
    <w:rsid w:val="00045372"/>
    <w:rsid w:val="00054DAF"/>
    <w:rsid w:val="000626F6"/>
    <w:rsid w:val="00067348"/>
    <w:rsid w:val="00084494"/>
    <w:rsid w:val="000B1209"/>
    <w:rsid w:val="000B4D1C"/>
    <w:rsid w:val="000D06B3"/>
    <w:rsid w:val="000D2359"/>
    <w:rsid w:val="000D446B"/>
    <w:rsid w:val="000E1C7A"/>
    <w:rsid w:val="000F75E8"/>
    <w:rsid w:val="00111E9C"/>
    <w:rsid w:val="001201FD"/>
    <w:rsid w:val="00132F23"/>
    <w:rsid w:val="00141D7B"/>
    <w:rsid w:val="00144293"/>
    <w:rsid w:val="001528AE"/>
    <w:rsid w:val="00161CC0"/>
    <w:rsid w:val="00163AFC"/>
    <w:rsid w:val="001805BD"/>
    <w:rsid w:val="00192CBF"/>
    <w:rsid w:val="001A15E2"/>
    <w:rsid w:val="001A273E"/>
    <w:rsid w:val="001B0141"/>
    <w:rsid w:val="001B4F2C"/>
    <w:rsid w:val="001C3B8F"/>
    <w:rsid w:val="001F2E39"/>
    <w:rsid w:val="00227DB5"/>
    <w:rsid w:val="00237CA4"/>
    <w:rsid w:val="00240992"/>
    <w:rsid w:val="00245D1B"/>
    <w:rsid w:val="002465EE"/>
    <w:rsid w:val="00256762"/>
    <w:rsid w:val="00273EC4"/>
    <w:rsid w:val="002854FF"/>
    <w:rsid w:val="0029722E"/>
    <w:rsid w:val="002A1C00"/>
    <w:rsid w:val="002B0F57"/>
    <w:rsid w:val="002B65AD"/>
    <w:rsid w:val="002E7438"/>
    <w:rsid w:val="002F1C95"/>
    <w:rsid w:val="0030499C"/>
    <w:rsid w:val="003244AF"/>
    <w:rsid w:val="00330C78"/>
    <w:rsid w:val="00333CB2"/>
    <w:rsid w:val="00333DAF"/>
    <w:rsid w:val="003363D3"/>
    <w:rsid w:val="00345DD3"/>
    <w:rsid w:val="003769D6"/>
    <w:rsid w:val="00382153"/>
    <w:rsid w:val="003934BB"/>
    <w:rsid w:val="003A069B"/>
    <w:rsid w:val="003A222F"/>
    <w:rsid w:val="003A3715"/>
    <w:rsid w:val="003B2A92"/>
    <w:rsid w:val="003C419C"/>
    <w:rsid w:val="003D0977"/>
    <w:rsid w:val="003D745C"/>
    <w:rsid w:val="00403802"/>
    <w:rsid w:val="0041049D"/>
    <w:rsid w:val="004104CC"/>
    <w:rsid w:val="004273E8"/>
    <w:rsid w:val="00430C13"/>
    <w:rsid w:val="00452E54"/>
    <w:rsid w:val="00453D58"/>
    <w:rsid w:val="00465E38"/>
    <w:rsid w:val="00467259"/>
    <w:rsid w:val="00476D1F"/>
    <w:rsid w:val="00492C11"/>
    <w:rsid w:val="004A020A"/>
    <w:rsid w:val="004A04B3"/>
    <w:rsid w:val="004A4700"/>
    <w:rsid w:val="004D56BE"/>
    <w:rsid w:val="004D7507"/>
    <w:rsid w:val="004E5F63"/>
    <w:rsid w:val="004F5A48"/>
    <w:rsid w:val="00506115"/>
    <w:rsid w:val="00513D04"/>
    <w:rsid w:val="005159E9"/>
    <w:rsid w:val="00516E40"/>
    <w:rsid w:val="00530699"/>
    <w:rsid w:val="005371EE"/>
    <w:rsid w:val="0055120E"/>
    <w:rsid w:val="00563798"/>
    <w:rsid w:val="005641A0"/>
    <w:rsid w:val="0057510A"/>
    <w:rsid w:val="00583C03"/>
    <w:rsid w:val="005A352A"/>
    <w:rsid w:val="005A7771"/>
    <w:rsid w:val="005D1D3F"/>
    <w:rsid w:val="005D6642"/>
    <w:rsid w:val="005F35B2"/>
    <w:rsid w:val="005F7B9A"/>
    <w:rsid w:val="00600021"/>
    <w:rsid w:val="0060321E"/>
    <w:rsid w:val="00611770"/>
    <w:rsid w:val="00625FAF"/>
    <w:rsid w:val="00662714"/>
    <w:rsid w:val="00684A97"/>
    <w:rsid w:val="00685E3C"/>
    <w:rsid w:val="006949B5"/>
    <w:rsid w:val="006A3A42"/>
    <w:rsid w:val="006B04BD"/>
    <w:rsid w:val="006E30A9"/>
    <w:rsid w:val="006F4904"/>
    <w:rsid w:val="006F6DC9"/>
    <w:rsid w:val="00701AB7"/>
    <w:rsid w:val="00711016"/>
    <w:rsid w:val="0073180B"/>
    <w:rsid w:val="00735E65"/>
    <w:rsid w:val="007405B4"/>
    <w:rsid w:val="007604C6"/>
    <w:rsid w:val="007622F0"/>
    <w:rsid w:val="0076630F"/>
    <w:rsid w:val="007B07BC"/>
    <w:rsid w:val="007C5EC3"/>
    <w:rsid w:val="007D7C1E"/>
    <w:rsid w:val="007F136F"/>
    <w:rsid w:val="007F53B1"/>
    <w:rsid w:val="00835AAF"/>
    <w:rsid w:val="00847434"/>
    <w:rsid w:val="00847EB0"/>
    <w:rsid w:val="0085789F"/>
    <w:rsid w:val="00870192"/>
    <w:rsid w:val="008737CC"/>
    <w:rsid w:val="00874E21"/>
    <w:rsid w:val="00891245"/>
    <w:rsid w:val="00894D25"/>
    <w:rsid w:val="008950E8"/>
    <w:rsid w:val="00895EEB"/>
    <w:rsid w:val="008D1C0C"/>
    <w:rsid w:val="008D66FB"/>
    <w:rsid w:val="008E279D"/>
    <w:rsid w:val="008E2DAF"/>
    <w:rsid w:val="008F6979"/>
    <w:rsid w:val="00933B96"/>
    <w:rsid w:val="00964B8C"/>
    <w:rsid w:val="00980F10"/>
    <w:rsid w:val="009904D5"/>
    <w:rsid w:val="00997553"/>
    <w:rsid w:val="009A274C"/>
    <w:rsid w:val="009A298B"/>
    <w:rsid w:val="009A4D39"/>
    <w:rsid w:val="009B28C2"/>
    <w:rsid w:val="009C09AB"/>
    <w:rsid w:val="009D7AFC"/>
    <w:rsid w:val="009E34B0"/>
    <w:rsid w:val="009E58B6"/>
    <w:rsid w:val="009F07C3"/>
    <w:rsid w:val="00A00F10"/>
    <w:rsid w:val="00A231D0"/>
    <w:rsid w:val="00A30232"/>
    <w:rsid w:val="00A304CB"/>
    <w:rsid w:val="00A31851"/>
    <w:rsid w:val="00A32D0F"/>
    <w:rsid w:val="00A36A2A"/>
    <w:rsid w:val="00A45C99"/>
    <w:rsid w:val="00A51561"/>
    <w:rsid w:val="00A632B2"/>
    <w:rsid w:val="00A760EF"/>
    <w:rsid w:val="00A96B0C"/>
    <w:rsid w:val="00AA3534"/>
    <w:rsid w:val="00AB276C"/>
    <w:rsid w:val="00AB5ED2"/>
    <w:rsid w:val="00AC39FB"/>
    <w:rsid w:val="00B030EF"/>
    <w:rsid w:val="00B231A9"/>
    <w:rsid w:val="00B33F8A"/>
    <w:rsid w:val="00B42421"/>
    <w:rsid w:val="00B72693"/>
    <w:rsid w:val="00B8204F"/>
    <w:rsid w:val="00BB5755"/>
    <w:rsid w:val="00BD42FC"/>
    <w:rsid w:val="00BE039A"/>
    <w:rsid w:val="00C00D08"/>
    <w:rsid w:val="00C04B56"/>
    <w:rsid w:val="00C1236C"/>
    <w:rsid w:val="00C25BAA"/>
    <w:rsid w:val="00C5315F"/>
    <w:rsid w:val="00C62168"/>
    <w:rsid w:val="00C7475A"/>
    <w:rsid w:val="00C813C5"/>
    <w:rsid w:val="00C81804"/>
    <w:rsid w:val="00C81E18"/>
    <w:rsid w:val="00C8421D"/>
    <w:rsid w:val="00C86C71"/>
    <w:rsid w:val="00C95609"/>
    <w:rsid w:val="00CA1035"/>
    <w:rsid w:val="00CC31DE"/>
    <w:rsid w:val="00CC75BD"/>
    <w:rsid w:val="00CE45FD"/>
    <w:rsid w:val="00CF6C63"/>
    <w:rsid w:val="00D06AE5"/>
    <w:rsid w:val="00D2103A"/>
    <w:rsid w:val="00D37556"/>
    <w:rsid w:val="00D71695"/>
    <w:rsid w:val="00D926A4"/>
    <w:rsid w:val="00D97421"/>
    <w:rsid w:val="00DA5C9C"/>
    <w:rsid w:val="00DA6CAE"/>
    <w:rsid w:val="00DA6FF1"/>
    <w:rsid w:val="00DA73BD"/>
    <w:rsid w:val="00DB1C64"/>
    <w:rsid w:val="00DB581A"/>
    <w:rsid w:val="00DC2097"/>
    <w:rsid w:val="00DC3558"/>
    <w:rsid w:val="00DC3F02"/>
    <w:rsid w:val="00DF7F5D"/>
    <w:rsid w:val="00E12095"/>
    <w:rsid w:val="00E15BF6"/>
    <w:rsid w:val="00E22ABE"/>
    <w:rsid w:val="00E27876"/>
    <w:rsid w:val="00E43DB1"/>
    <w:rsid w:val="00E5699B"/>
    <w:rsid w:val="00E75C10"/>
    <w:rsid w:val="00E835AA"/>
    <w:rsid w:val="00E87046"/>
    <w:rsid w:val="00E924EF"/>
    <w:rsid w:val="00E978D2"/>
    <w:rsid w:val="00EA54DA"/>
    <w:rsid w:val="00EE03E3"/>
    <w:rsid w:val="00EE3C96"/>
    <w:rsid w:val="00EE4796"/>
    <w:rsid w:val="00EE7F8C"/>
    <w:rsid w:val="00F066B4"/>
    <w:rsid w:val="00F32903"/>
    <w:rsid w:val="00F37EFB"/>
    <w:rsid w:val="00F50B03"/>
    <w:rsid w:val="00F52386"/>
    <w:rsid w:val="00F55392"/>
    <w:rsid w:val="00F56279"/>
    <w:rsid w:val="00F62083"/>
    <w:rsid w:val="00F67894"/>
    <w:rsid w:val="00F768DF"/>
    <w:rsid w:val="00F76D18"/>
    <w:rsid w:val="00F87000"/>
    <w:rsid w:val="00F9008F"/>
    <w:rsid w:val="00F95739"/>
    <w:rsid w:val="00FC04B6"/>
    <w:rsid w:val="00FD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blue,#39f,#669,#36c,olive,#900,#09c,#099"/>
    </o:shapedefaults>
    <o:shapelayout v:ext="edit">
      <o:idmap v:ext="edit" data="1"/>
    </o:shapelayout>
  </w:shapeDefaults>
  <w:decimalSymbol w:val=","/>
  <w:listSeparator w:val=";"/>
  <w14:docId w14:val="73E3B2A3"/>
  <w15:docId w15:val="{0736210E-A1F3-4F2D-A13B-93A4F874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D5"/>
    <w:rPr>
      <w:sz w:val="24"/>
      <w:szCs w:val="24"/>
    </w:rPr>
  </w:style>
  <w:style w:type="paragraph" w:styleId="Ttulo1">
    <w:name w:val="heading 1"/>
    <w:basedOn w:val="Ttulo-base"/>
    <w:next w:val="Textoindependiente"/>
    <w:qFormat/>
    <w:rsid w:val="009904D5"/>
    <w:pPr>
      <w:spacing w:after="180"/>
      <w:jc w:val="center"/>
      <w:outlineLvl w:val="0"/>
    </w:pPr>
    <w:rPr>
      <w:smallCaps/>
      <w:spacing w:val="20"/>
      <w:sz w:val="21"/>
    </w:rPr>
  </w:style>
  <w:style w:type="paragraph" w:styleId="Ttulo2">
    <w:name w:val="heading 2"/>
    <w:basedOn w:val="Ttulo-base"/>
    <w:next w:val="Textoindependiente"/>
    <w:qFormat/>
    <w:rsid w:val="009904D5"/>
    <w:pPr>
      <w:spacing w:after="170"/>
      <w:outlineLvl w:val="1"/>
    </w:pPr>
    <w:rPr>
      <w:caps/>
      <w:sz w:val="21"/>
    </w:rPr>
  </w:style>
  <w:style w:type="paragraph" w:styleId="Ttulo3">
    <w:name w:val="heading 3"/>
    <w:basedOn w:val="Ttulo-base"/>
    <w:next w:val="Textoindependiente"/>
    <w:qFormat/>
    <w:rsid w:val="009904D5"/>
    <w:pPr>
      <w:spacing w:after="240"/>
      <w:outlineLvl w:val="2"/>
    </w:pPr>
    <w:rPr>
      <w:i/>
    </w:rPr>
  </w:style>
  <w:style w:type="paragraph" w:styleId="Ttulo4">
    <w:name w:val="heading 4"/>
    <w:basedOn w:val="Ttulo-base"/>
    <w:next w:val="Textoindependiente"/>
    <w:qFormat/>
    <w:rsid w:val="009904D5"/>
    <w:pPr>
      <w:outlineLvl w:val="3"/>
    </w:pPr>
    <w:rPr>
      <w:smallCaps/>
      <w:sz w:val="23"/>
    </w:rPr>
  </w:style>
  <w:style w:type="paragraph" w:styleId="Ttulo5">
    <w:name w:val="heading 5"/>
    <w:basedOn w:val="Ttulo-base"/>
    <w:next w:val="Textoindependiente"/>
    <w:qFormat/>
    <w:rsid w:val="009904D5"/>
    <w:pPr>
      <w:outlineLvl w:val="4"/>
    </w:pPr>
  </w:style>
  <w:style w:type="paragraph" w:styleId="Ttulo6">
    <w:name w:val="heading 6"/>
    <w:basedOn w:val="Ttulo-base"/>
    <w:next w:val="Textoindependiente"/>
    <w:qFormat/>
    <w:rsid w:val="009904D5"/>
    <w:pPr>
      <w:outlineLvl w:val="5"/>
    </w:pPr>
    <w:rPr>
      <w:i/>
    </w:rPr>
  </w:style>
  <w:style w:type="paragraph" w:styleId="Ttulo7">
    <w:name w:val="heading 7"/>
    <w:basedOn w:val="Normal"/>
    <w:next w:val="Normal"/>
    <w:qFormat/>
    <w:rsid w:val="009904D5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9904D5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9904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904D5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9904D5"/>
    <w:pPr>
      <w:tabs>
        <w:tab w:val="center" w:pos="4153"/>
        <w:tab w:val="right" w:pos="8306"/>
      </w:tabs>
    </w:pPr>
  </w:style>
  <w:style w:type="paragraph" w:customStyle="1" w:styleId="Lneadeatencin">
    <w:name w:val="Línea de atención"/>
    <w:basedOn w:val="Normal"/>
    <w:next w:val="Saludo"/>
    <w:rsid w:val="009904D5"/>
    <w:pPr>
      <w:spacing w:before="220" w:line="240" w:lineRule="atLeast"/>
    </w:pPr>
  </w:style>
  <w:style w:type="paragraph" w:styleId="Saludo">
    <w:name w:val="Salutation"/>
    <w:basedOn w:val="Normal"/>
    <w:next w:val="Lneadeasunto"/>
    <w:semiHidden/>
    <w:rsid w:val="009904D5"/>
    <w:pPr>
      <w:spacing w:before="240" w:after="240" w:line="240" w:lineRule="atLeast"/>
    </w:pPr>
  </w:style>
  <w:style w:type="paragraph" w:styleId="Textoindependiente">
    <w:name w:val="Body Text"/>
    <w:basedOn w:val="Normal"/>
    <w:semiHidden/>
    <w:rsid w:val="009904D5"/>
    <w:pPr>
      <w:spacing w:after="240" w:line="240" w:lineRule="atLeast"/>
    </w:pPr>
  </w:style>
  <w:style w:type="paragraph" w:customStyle="1" w:styleId="ListaCC">
    <w:name w:val="Lista CC."/>
    <w:basedOn w:val="Normal"/>
    <w:rsid w:val="009904D5"/>
    <w:pPr>
      <w:keepLines/>
      <w:spacing w:line="240" w:lineRule="atLeast"/>
      <w:ind w:left="360" w:hanging="360"/>
    </w:pPr>
  </w:style>
  <w:style w:type="paragraph" w:styleId="Cierre">
    <w:name w:val="Closing"/>
    <w:basedOn w:val="Normal"/>
    <w:next w:val="Firma"/>
    <w:semiHidden/>
    <w:rsid w:val="009904D5"/>
    <w:pPr>
      <w:keepNext/>
      <w:spacing w:after="120" w:line="240" w:lineRule="atLeast"/>
    </w:pPr>
  </w:style>
  <w:style w:type="paragraph" w:styleId="Firma">
    <w:name w:val="Signature"/>
    <w:basedOn w:val="Normal"/>
    <w:next w:val="Firmacargo"/>
    <w:semiHidden/>
    <w:rsid w:val="009904D5"/>
    <w:pPr>
      <w:keepNext/>
      <w:spacing w:before="880" w:line="240" w:lineRule="atLeast"/>
    </w:pPr>
  </w:style>
  <w:style w:type="paragraph" w:customStyle="1" w:styleId="Compaa">
    <w:name w:val="Compañía"/>
    <w:basedOn w:val="Textoindependiente"/>
    <w:next w:val="Fecha"/>
    <w:rsid w:val="009904D5"/>
    <w:pPr>
      <w:keepLines/>
      <w:framePr w:w="8640" w:h="1440" w:wrap="notBeside" w:vAnchor="page" w:hAnchor="margin" w:xAlign="center" w:y="889"/>
      <w:spacing w:after="40"/>
      <w:jc w:val="center"/>
    </w:pPr>
    <w:rPr>
      <w:caps/>
      <w:spacing w:val="75"/>
      <w:sz w:val="21"/>
    </w:rPr>
  </w:style>
  <w:style w:type="paragraph" w:styleId="Fecha">
    <w:name w:val="Date"/>
    <w:basedOn w:val="Normal"/>
    <w:next w:val="Nombredireccininterior"/>
    <w:semiHidden/>
    <w:rsid w:val="009904D5"/>
    <w:pPr>
      <w:spacing w:after="220"/>
    </w:pPr>
  </w:style>
  <w:style w:type="character" w:styleId="nfasis">
    <w:name w:val="Emphasis"/>
    <w:qFormat/>
    <w:rsid w:val="009904D5"/>
    <w:rPr>
      <w:caps/>
      <w:sz w:val="18"/>
    </w:rPr>
  </w:style>
  <w:style w:type="paragraph" w:customStyle="1" w:styleId="Inclusin">
    <w:name w:val="Inclusión"/>
    <w:basedOn w:val="Normal"/>
    <w:next w:val="ListaCC"/>
    <w:rsid w:val="009904D5"/>
    <w:pPr>
      <w:keepNext/>
      <w:keepLines/>
      <w:spacing w:before="120" w:after="120" w:line="240" w:lineRule="atLeast"/>
    </w:pPr>
  </w:style>
  <w:style w:type="paragraph" w:customStyle="1" w:styleId="Ttulo-base">
    <w:name w:val="Título - base"/>
    <w:basedOn w:val="Textoindependiente"/>
    <w:next w:val="Textoindependiente"/>
    <w:rsid w:val="009904D5"/>
    <w:pPr>
      <w:keepNext/>
      <w:keepLines/>
      <w:spacing w:after="0"/>
    </w:pPr>
    <w:rPr>
      <w:kern w:val="20"/>
    </w:rPr>
  </w:style>
  <w:style w:type="paragraph" w:customStyle="1" w:styleId="Direccininterior">
    <w:name w:val="Dirección interior"/>
    <w:basedOn w:val="Normal"/>
    <w:rsid w:val="009904D5"/>
    <w:pPr>
      <w:spacing w:line="24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9904D5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9904D5"/>
    <w:pPr>
      <w:keepNext/>
      <w:spacing w:after="240" w:line="240" w:lineRule="atLeast"/>
    </w:pPr>
    <w:rPr>
      <w:caps/>
    </w:rPr>
  </w:style>
  <w:style w:type="paragraph" w:customStyle="1" w:styleId="Inicialesdereferencia">
    <w:name w:val="Iniciales de referencia"/>
    <w:basedOn w:val="Normal"/>
    <w:next w:val="Inclusin"/>
    <w:rsid w:val="009904D5"/>
    <w:pPr>
      <w:keepNext/>
      <w:spacing w:before="220" w:line="240" w:lineRule="atLeast"/>
    </w:pPr>
  </w:style>
  <w:style w:type="paragraph" w:customStyle="1" w:styleId="Lneadereferencia">
    <w:name w:val="Línea de referencia"/>
    <w:basedOn w:val="Normal"/>
    <w:next w:val="Instruccionesdecorreo"/>
    <w:rsid w:val="009904D5"/>
    <w:pPr>
      <w:keepNext/>
      <w:spacing w:after="240" w:line="240" w:lineRule="atLeast"/>
    </w:pPr>
  </w:style>
  <w:style w:type="paragraph" w:customStyle="1" w:styleId="Remite">
    <w:name w:val="Remite"/>
    <w:rsid w:val="009904D5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eastAsia="Batang" w:hAnsi="Garamond"/>
      <w:caps/>
      <w:spacing w:val="30"/>
      <w:sz w:val="14"/>
      <w:lang w:eastAsia="en-US"/>
    </w:rPr>
  </w:style>
  <w:style w:type="paragraph" w:customStyle="1" w:styleId="Firmacompaa">
    <w:name w:val="Firma compañía"/>
    <w:basedOn w:val="Firma"/>
    <w:next w:val="Inicialesdereferencia"/>
    <w:rsid w:val="009904D5"/>
    <w:pPr>
      <w:spacing w:before="0"/>
    </w:pPr>
  </w:style>
  <w:style w:type="paragraph" w:customStyle="1" w:styleId="Firmacargo">
    <w:name w:val="Firma cargo"/>
    <w:basedOn w:val="Firma"/>
    <w:next w:val="Firmacompaa"/>
    <w:rsid w:val="009904D5"/>
    <w:pPr>
      <w:spacing w:before="0"/>
    </w:pPr>
  </w:style>
  <w:style w:type="character" w:customStyle="1" w:styleId="Eslogan">
    <w:name w:val="Eslogan"/>
    <w:basedOn w:val="Fuentedeprrafopredeter"/>
    <w:rsid w:val="009904D5"/>
    <w:rPr>
      <w:i/>
      <w:spacing w:val="70"/>
    </w:rPr>
  </w:style>
  <w:style w:type="paragraph" w:customStyle="1" w:styleId="Lneadeasunto">
    <w:name w:val="Línea de asunto"/>
    <w:basedOn w:val="Normal"/>
    <w:next w:val="Textoindependiente"/>
    <w:rsid w:val="009904D5"/>
    <w:pPr>
      <w:spacing w:after="180" w:line="240" w:lineRule="atLeast"/>
      <w:ind w:left="360" w:hanging="360"/>
    </w:pPr>
    <w:rPr>
      <w:caps/>
      <w:sz w:val="21"/>
    </w:rPr>
  </w:style>
  <w:style w:type="paragraph" w:styleId="Lista">
    <w:name w:val="List"/>
    <w:basedOn w:val="Textoindependiente"/>
    <w:semiHidden/>
    <w:rsid w:val="009904D5"/>
    <w:pPr>
      <w:ind w:left="720" w:hanging="360"/>
    </w:pPr>
  </w:style>
  <w:style w:type="paragraph" w:styleId="Listaconvietas">
    <w:name w:val="List Bullet"/>
    <w:basedOn w:val="Lista"/>
    <w:semiHidden/>
    <w:rsid w:val="009904D5"/>
    <w:pPr>
      <w:numPr>
        <w:numId w:val="1"/>
      </w:numPr>
    </w:pPr>
  </w:style>
  <w:style w:type="paragraph" w:styleId="Listaconnmeros">
    <w:name w:val="List Number"/>
    <w:basedOn w:val="Lista"/>
    <w:semiHidden/>
    <w:rsid w:val="009904D5"/>
    <w:pPr>
      <w:numPr>
        <w:numId w:val="2"/>
      </w:numPr>
    </w:pPr>
  </w:style>
  <w:style w:type="character" w:styleId="AcrnimoHTML">
    <w:name w:val="HTML Acronym"/>
    <w:basedOn w:val="Fuentedeprrafopredeter"/>
    <w:semiHidden/>
    <w:rsid w:val="009904D5"/>
  </w:style>
  <w:style w:type="character" w:styleId="CitaHTML">
    <w:name w:val="HTML Cite"/>
    <w:basedOn w:val="Fuentedeprrafopredeter"/>
    <w:semiHidden/>
    <w:rsid w:val="009904D5"/>
    <w:rPr>
      <w:i/>
      <w:iCs/>
    </w:rPr>
  </w:style>
  <w:style w:type="character" w:styleId="CdigoHTML">
    <w:name w:val="HTML Code"/>
    <w:basedOn w:val="Fuentedeprrafopredeter"/>
    <w:semiHidden/>
    <w:rsid w:val="009904D5"/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semiHidden/>
    <w:rsid w:val="009904D5"/>
    <w:pPr>
      <w:spacing w:after="120"/>
      <w:ind w:left="283"/>
    </w:pPr>
  </w:style>
  <w:style w:type="paragraph" w:styleId="Continuarlista2">
    <w:name w:val="List Continue 2"/>
    <w:basedOn w:val="Normal"/>
    <w:semiHidden/>
    <w:rsid w:val="009904D5"/>
    <w:pPr>
      <w:spacing w:after="120"/>
      <w:ind w:left="566"/>
    </w:pPr>
  </w:style>
  <w:style w:type="paragraph" w:styleId="Continuarlista3">
    <w:name w:val="List Continue 3"/>
    <w:basedOn w:val="Normal"/>
    <w:semiHidden/>
    <w:rsid w:val="009904D5"/>
    <w:pPr>
      <w:spacing w:after="120"/>
      <w:ind w:left="849"/>
    </w:pPr>
  </w:style>
  <w:style w:type="paragraph" w:styleId="Continuarlista4">
    <w:name w:val="List Continue 4"/>
    <w:basedOn w:val="Normal"/>
    <w:semiHidden/>
    <w:rsid w:val="009904D5"/>
    <w:pPr>
      <w:spacing w:after="120"/>
      <w:ind w:left="1132"/>
    </w:pPr>
  </w:style>
  <w:style w:type="paragraph" w:styleId="Continuarlista5">
    <w:name w:val="List Continue 5"/>
    <w:basedOn w:val="Normal"/>
    <w:semiHidden/>
    <w:rsid w:val="009904D5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9904D5"/>
    <w:rPr>
      <w:i/>
      <w:iCs/>
    </w:rPr>
  </w:style>
  <w:style w:type="paragraph" w:styleId="DireccinHTML">
    <w:name w:val="HTML Address"/>
    <w:basedOn w:val="Normal"/>
    <w:semiHidden/>
    <w:rsid w:val="009904D5"/>
    <w:rPr>
      <w:i/>
      <w:iCs/>
    </w:rPr>
  </w:style>
  <w:style w:type="paragraph" w:styleId="Direccinsobre">
    <w:name w:val="envelope address"/>
    <w:basedOn w:val="Normal"/>
    <w:semiHidden/>
    <w:rsid w:val="009904D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EjemplodeHTML">
    <w:name w:val="HTML Sample"/>
    <w:basedOn w:val="Fuentedeprrafopredeter"/>
    <w:semiHidden/>
    <w:rsid w:val="009904D5"/>
    <w:rPr>
      <w:rFonts w:ascii="Courier New" w:hAnsi="Courier New"/>
    </w:rPr>
  </w:style>
  <w:style w:type="paragraph" w:styleId="Encabezadodelista">
    <w:name w:val="toa heading"/>
    <w:basedOn w:val="Normal"/>
    <w:next w:val="Normal"/>
    <w:semiHidden/>
    <w:rsid w:val="009904D5"/>
    <w:pPr>
      <w:spacing w:before="120"/>
    </w:pPr>
    <w:rPr>
      <w:rFonts w:ascii="Arial" w:hAnsi="Arial" w:cs="Arial"/>
      <w:b/>
      <w:bCs/>
    </w:rPr>
  </w:style>
  <w:style w:type="paragraph" w:styleId="Encabezadodemensaje">
    <w:name w:val="Message Header"/>
    <w:basedOn w:val="Normal"/>
    <w:semiHidden/>
    <w:rsid w:val="00990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Encabezadodenota">
    <w:name w:val="Note Heading"/>
    <w:basedOn w:val="Normal"/>
    <w:next w:val="Normal"/>
    <w:semiHidden/>
    <w:rsid w:val="009904D5"/>
  </w:style>
  <w:style w:type="paragraph" w:styleId="Descripcin">
    <w:name w:val="caption"/>
    <w:basedOn w:val="Normal"/>
    <w:next w:val="Normal"/>
    <w:qFormat/>
    <w:rsid w:val="009904D5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9904D5"/>
  </w:style>
  <w:style w:type="character" w:styleId="Hipervnculo">
    <w:name w:val="Hyperlink"/>
    <w:basedOn w:val="Fuentedeprrafopredeter"/>
    <w:semiHidden/>
    <w:rsid w:val="009904D5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9904D5"/>
    <w:rPr>
      <w:color w:val="800080"/>
      <w:u w:val="single"/>
    </w:rPr>
  </w:style>
  <w:style w:type="paragraph" w:styleId="HTMLconformatoprevio">
    <w:name w:val="HTML Preformatted"/>
    <w:basedOn w:val="Normal"/>
    <w:semiHidden/>
    <w:rsid w:val="009904D5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9904D5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9904D5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9904D5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9904D5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9904D5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9904D5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9904D5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9904D5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9904D5"/>
    <w:pPr>
      <w:ind w:left="1800" w:hanging="200"/>
    </w:pPr>
  </w:style>
  <w:style w:type="paragraph" w:styleId="Lista2">
    <w:name w:val="List 2"/>
    <w:basedOn w:val="Normal"/>
    <w:semiHidden/>
    <w:rsid w:val="009904D5"/>
    <w:pPr>
      <w:ind w:left="566" w:hanging="283"/>
    </w:pPr>
  </w:style>
  <w:style w:type="paragraph" w:styleId="Lista3">
    <w:name w:val="List 3"/>
    <w:basedOn w:val="Normal"/>
    <w:semiHidden/>
    <w:rsid w:val="009904D5"/>
    <w:pPr>
      <w:ind w:left="849" w:hanging="283"/>
    </w:pPr>
  </w:style>
  <w:style w:type="paragraph" w:styleId="Lista4">
    <w:name w:val="List 4"/>
    <w:basedOn w:val="Normal"/>
    <w:semiHidden/>
    <w:rsid w:val="009904D5"/>
    <w:pPr>
      <w:ind w:left="1132" w:hanging="283"/>
    </w:pPr>
  </w:style>
  <w:style w:type="paragraph" w:styleId="Lista5">
    <w:name w:val="List 5"/>
    <w:basedOn w:val="Normal"/>
    <w:semiHidden/>
    <w:rsid w:val="009904D5"/>
    <w:pPr>
      <w:ind w:left="1415" w:hanging="283"/>
    </w:pPr>
  </w:style>
  <w:style w:type="paragraph" w:styleId="Listaconnmeros2">
    <w:name w:val="List Number 2"/>
    <w:basedOn w:val="Normal"/>
    <w:semiHidden/>
    <w:rsid w:val="009904D5"/>
    <w:pPr>
      <w:numPr>
        <w:numId w:val="3"/>
      </w:numPr>
    </w:pPr>
  </w:style>
  <w:style w:type="paragraph" w:styleId="Listaconnmeros3">
    <w:name w:val="List Number 3"/>
    <w:basedOn w:val="Normal"/>
    <w:semiHidden/>
    <w:rsid w:val="009904D5"/>
    <w:pPr>
      <w:numPr>
        <w:numId w:val="4"/>
      </w:numPr>
    </w:pPr>
  </w:style>
  <w:style w:type="paragraph" w:styleId="Listaconnmeros4">
    <w:name w:val="List Number 4"/>
    <w:basedOn w:val="Normal"/>
    <w:semiHidden/>
    <w:rsid w:val="009904D5"/>
    <w:pPr>
      <w:numPr>
        <w:numId w:val="5"/>
      </w:numPr>
    </w:pPr>
  </w:style>
  <w:style w:type="paragraph" w:styleId="Listaconnmeros5">
    <w:name w:val="List Number 5"/>
    <w:basedOn w:val="Normal"/>
    <w:semiHidden/>
    <w:rsid w:val="009904D5"/>
    <w:pPr>
      <w:numPr>
        <w:numId w:val="6"/>
      </w:numPr>
    </w:pPr>
  </w:style>
  <w:style w:type="paragraph" w:styleId="Listaconvietas2">
    <w:name w:val="List Bullet 2"/>
    <w:basedOn w:val="Normal"/>
    <w:autoRedefine/>
    <w:semiHidden/>
    <w:rsid w:val="009904D5"/>
    <w:pPr>
      <w:numPr>
        <w:numId w:val="7"/>
      </w:numPr>
    </w:pPr>
  </w:style>
  <w:style w:type="paragraph" w:styleId="Listaconvietas3">
    <w:name w:val="List Bullet 3"/>
    <w:basedOn w:val="Normal"/>
    <w:autoRedefine/>
    <w:semiHidden/>
    <w:rsid w:val="009904D5"/>
    <w:pPr>
      <w:numPr>
        <w:numId w:val="8"/>
      </w:numPr>
    </w:pPr>
  </w:style>
  <w:style w:type="paragraph" w:styleId="Listaconvietas4">
    <w:name w:val="List Bullet 4"/>
    <w:basedOn w:val="Normal"/>
    <w:autoRedefine/>
    <w:semiHidden/>
    <w:rsid w:val="009904D5"/>
    <w:pPr>
      <w:numPr>
        <w:numId w:val="9"/>
      </w:numPr>
    </w:pPr>
  </w:style>
  <w:style w:type="paragraph" w:styleId="Listaconvietas5">
    <w:name w:val="List Bullet 5"/>
    <w:basedOn w:val="Normal"/>
    <w:autoRedefine/>
    <w:semiHidden/>
    <w:rsid w:val="009904D5"/>
    <w:pPr>
      <w:numPr>
        <w:numId w:val="10"/>
      </w:numPr>
    </w:pPr>
  </w:style>
  <w:style w:type="paragraph" w:styleId="Mapadeldocumento">
    <w:name w:val="Document Map"/>
    <w:basedOn w:val="Normal"/>
    <w:semiHidden/>
    <w:rsid w:val="009904D5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9904D5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semiHidden/>
    <w:rsid w:val="009904D5"/>
  </w:style>
  <w:style w:type="character" w:styleId="Nmerodelnea">
    <w:name w:val="line number"/>
    <w:basedOn w:val="Fuentedeprrafopredeter"/>
    <w:semiHidden/>
    <w:rsid w:val="009904D5"/>
  </w:style>
  <w:style w:type="character" w:styleId="Nmerodepgina">
    <w:name w:val="page number"/>
    <w:basedOn w:val="Fuentedeprrafopredeter"/>
    <w:semiHidden/>
    <w:rsid w:val="009904D5"/>
  </w:style>
  <w:style w:type="character" w:styleId="Refdecomentario">
    <w:name w:val="annotation reference"/>
    <w:basedOn w:val="Fuentedeprrafopredeter"/>
    <w:uiPriority w:val="99"/>
    <w:semiHidden/>
    <w:rsid w:val="009904D5"/>
    <w:rPr>
      <w:sz w:val="16"/>
      <w:szCs w:val="16"/>
    </w:rPr>
  </w:style>
  <w:style w:type="character" w:styleId="Refdenotaalfinal">
    <w:name w:val="endnote reference"/>
    <w:basedOn w:val="Fuentedeprrafopredeter"/>
    <w:semiHidden/>
    <w:rsid w:val="009904D5"/>
    <w:rPr>
      <w:vertAlign w:val="superscript"/>
    </w:rPr>
  </w:style>
  <w:style w:type="character" w:styleId="Refdenotaalpie">
    <w:name w:val="footnote reference"/>
    <w:basedOn w:val="Fuentedeprrafopredeter"/>
    <w:semiHidden/>
    <w:rsid w:val="009904D5"/>
    <w:rPr>
      <w:vertAlign w:val="superscript"/>
    </w:rPr>
  </w:style>
  <w:style w:type="paragraph" w:styleId="Remitedesobre">
    <w:name w:val="envelope return"/>
    <w:basedOn w:val="Normal"/>
    <w:semiHidden/>
    <w:rsid w:val="009904D5"/>
    <w:rPr>
      <w:rFonts w:ascii="Arial" w:hAnsi="Arial" w:cs="Arial"/>
    </w:rPr>
  </w:style>
  <w:style w:type="paragraph" w:styleId="Sangra2detindependiente">
    <w:name w:val="Body Text Indent 2"/>
    <w:basedOn w:val="Normal"/>
    <w:semiHidden/>
    <w:rsid w:val="009904D5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9904D5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9904D5"/>
    <w:pPr>
      <w:spacing w:after="120"/>
      <w:ind w:left="283"/>
    </w:pPr>
  </w:style>
  <w:style w:type="paragraph" w:styleId="Sangranormal">
    <w:name w:val="Normal Indent"/>
    <w:basedOn w:val="Normal"/>
    <w:semiHidden/>
    <w:rsid w:val="009904D5"/>
    <w:pPr>
      <w:ind w:left="720"/>
    </w:pPr>
  </w:style>
  <w:style w:type="paragraph" w:styleId="Subttulo">
    <w:name w:val="Subtitle"/>
    <w:basedOn w:val="Normal"/>
    <w:qFormat/>
    <w:rsid w:val="009904D5"/>
    <w:pPr>
      <w:spacing w:after="60"/>
      <w:jc w:val="center"/>
      <w:outlineLvl w:val="1"/>
    </w:pPr>
    <w:rPr>
      <w:rFonts w:ascii="Arial" w:hAnsi="Arial" w:cs="Arial"/>
    </w:rPr>
  </w:style>
  <w:style w:type="paragraph" w:styleId="Tabladeilustraciones">
    <w:name w:val="table of figures"/>
    <w:basedOn w:val="Normal"/>
    <w:next w:val="Normal"/>
    <w:semiHidden/>
    <w:rsid w:val="009904D5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9904D5"/>
  </w:style>
  <w:style w:type="paragraph" w:styleId="TDC2">
    <w:name w:val="toc 2"/>
    <w:basedOn w:val="Normal"/>
    <w:next w:val="Normal"/>
    <w:autoRedefine/>
    <w:semiHidden/>
    <w:rsid w:val="009904D5"/>
    <w:pPr>
      <w:ind w:left="200"/>
    </w:pPr>
  </w:style>
  <w:style w:type="paragraph" w:styleId="TDC3">
    <w:name w:val="toc 3"/>
    <w:basedOn w:val="Normal"/>
    <w:next w:val="Normal"/>
    <w:autoRedefine/>
    <w:semiHidden/>
    <w:rsid w:val="009904D5"/>
    <w:pPr>
      <w:ind w:left="400"/>
    </w:pPr>
  </w:style>
  <w:style w:type="paragraph" w:styleId="TDC4">
    <w:name w:val="toc 4"/>
    <w:basedOn w:val="Normal"/>
    <w:next w:val="Normal"/>
    <w:autoRedefine/>
    <w:semiHidden/>
    <w:rsid w:val="009904D5"/>
    <w:pPr>
      <w:ind w:left="600"/>
    </w:pPr>
  </w:style>
  <w:style w:type="paragraph" w:styleId="TDC5">
    <w:name w:val="toc 5"/>
    <w:basedOn w:val="Normal"/>
    <w:next w:val="Normal"/>
    <w:autoRedefine/>
    <w:semiHidden/>
    <w:rsid w:val="009904D5"/>
    <w:pPr>
      <w:ind w:left="800"/>
    </w:pPr>
  </w:style>
  <w:style w:type="paragraph" w:styleId="TDC6">
    <w:name w:val="toc 6"/>
    <w:basedOn w:val="Normal"/>
    <w:next w:val="Normal"/>
    <w:autoRedefine/>
    <w:semiHidden/>
    <w:rsid w:val="009904D5"/>
    <w:pPr>
      <w:ind w:left="1000"/>
    </w:pPr>
  </w:style>
  <w:style w:type="paragraph" w:styleId="TDC7">
    <w:name w:val="toc 7"/>
    <w:basedOn w:val="Normal"/>
    <w:next w:val="Normal"/>
    <w:autoRedefine/>
    <w:semiHidden/>
    <w:rsid w:val="009904D5"/>
    <w:pPr>
      <w:ind w:left="1200"/>
    </w:pPr>
  </w:style>
  <w:style w:type="paragraph" w:styleId="TDC8">
    <w:name w:val="toc 8"/>
    <w:basedOn w:val="Normal"/>
    <w:next w:val="Normal"/>
    <w:autoRedefine/>
    <w:semiHidden/>
    <w:rsid w:val="009904D5"/>
    <w:pPr>
      <w:ind w:left="1400"/>
    </w:pPr>
  </w:style>
  <w:style w:type="paragraph" w:styleId="TDC9">
    <w:name w:val="toc 9"/>
    <w:basedOn w:val="Normal"/>
    <w:next w:val="Normal"/>
    <w:autoRedefine/>
    <w:semiHidden/>
    <w:rsid w:val="009904D5"/>
    <w:pPr>
      <w:ind w:left="1600"/>
    </w:pPr>
  </w:style>
  <w:style w:type="character" w:styleId="TecladoHTML">
    <w:name w:val="HTML Keyboard"/>
    <w:basedOn w:val="Fuentedeprrafopredeter"/>
    <w:semiHidden/>
    <w:rsid w:val="009904D5"/>
    <w:rPr>
      <w:rFonts w:ascii="Courier New" w:hAnsi="Courier New"/>
      <w:sz w:val="20"/>
      <w:szCs w:val="20"/>
    </w:rPr>
  </w:style>
  <w:style w:type="paragraph" w:styleId="Textocomentario">
    <w:name w:val="annotation text"/>
    <w:basedOn w:val="Normal"/>
    <w:link w:val="TextocomentarioCar1"/>
    <w:uiPriority w:val="99"/>
    <w:semiHidden/>
    <w:rsid w:val="009904D5"/>
  </w:style>
  <w:style w:type="paragraph" w:styleId="Textoconsangra">
    <w:name w:val="table of authorities"/>
    <w:basedOn w:val="Normal"/>
    <w:next w:val="Normal"/>
    <w:semiHidden/>
    <w:rsid w:val="009904D5"/>
    <w:pPr>
      <w:ind w:left="200" w:hanging="200"/>
    </w:pPr>
  </w:style>
  <w:style w:type="paragraph" w:styleId="Textodebloque">
    <w:name w:val="Block Text"/>
    <w:basedOn w:val="Normal"/>
    <w:semiHidden/>
    <w:rsid w:val="009904D5"/>
    <w:pPr>
      <w:spacing w:after="120"/>
      <w:ind w:left="1440" w:right="1440"/>
    </w:pPr>
  </w:style>
  <w:style w:type="character" w:styleId="Textoennegrita">
    <w:name w:val="Strong"/>
    <w:basedOn w:val="Fuentedeprrafopredeter"/>
    <w:qFormat/>
    <w:rsid w:val="009904D5"/>
    <w:rPr>
      <w:b/>
      <w:bCs/>
    </w:rPr>
  </w:style>
  <w:style w:type="paragraph" w:styleId="Textoindependiente2">
    <w:name w:val="Body Text 2"/>
    <w:basedOn w:val="Normal"/>
    <w:semiHidden/>
    <w:rsid w:val="009904D5"/>
    <w:pPr>
      <w:spacing w:after="120" w:line="480" w:lineRule="auto"/>
    </w:pPr>
  </w:style>
  <w:style w:type="paragraph" w:styleId="Textoindependiente3">
    <w:name w:val="Body Text 3"/>
    <w:basedOn w:val="Normal"/>
    <w:semiHidden/>
    <w:rsid w:val="009904D5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9904D5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9904D5"/>
    <w:pPr>
      <w:ind w:firstLine="210"/>
    </w:pPr>
  </w:style>
  <w:style w:type="paragraph" w:styleId="Textomacro">
    <w:name w:val="macro"/>
    <w:semiHidden/>
    <w:rsid w:val="00990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Batang" w:hAnsi="Courier New" w:cs="Courier New"/>
      <w:kern w:val="18"/>
      <w:lang w:eastAsia="en-US"/>
    </w:rPr>
  </w:style>
  <w:style w:type="paragraph" w:styleId="Textonotaalfinal">
    <w:name w:val="endnote text"/>
    <w:basedOn w:val="Normal"/>
    <w:semiHidden/>
    <w:rsid w:val="009904D5"/>
  </w:style>
  <w:style w:type="paragraph" w:styleId="Textonotapie">
    <w:name w:val="footnote text"/>
    <w:basedOn w:val="Normal"/>
    <w:semiHidden/>
    <w:rsid w:val="009904D5"/>
  </w:style>
  <w:style w:type="paragraph" w:styleId="Textosinformato">
    <w:name w:val="Plain Text"/>
    <w:basedOn w:val="Normal"/>
    <w:semiHidden/>
    <w:rsid w:val="009904D5"/>
    <w:rPr>
      <w:rFonts w:ascii="Courier New" w:hAnsi="Courier New" w:cs="Courier New"/>
    </w:rPr>
  </w:style>
  <w:style w:type="paragraph" w:styleId="Ttulo">
    <w:name w:val="Title"/>
    <w:basedOn w:val="Normal"/>
    <w:qFormat/>
    <w:rsid w:val="009904D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9904D5"/>
    <w:rPr>
      <w:rFonts w:ascii="Arial" w:hAnsi="Arial" w:cs="Arial"/>
      <w:b/>
      <w:bCs/>
    </w:rPr>
  </w:style>
  <w:style w:type="character" w:styleId="VariableHTML">
    <w:name w:val="HTML Variable"/>
    <w:basedOn w:val="Fuentedeprrafopredeter"/>
    <w:semiHidden/>
    <w:rsid w:val="009904D5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rsid w:val="009904D5"/>
    <w:rPr>
      <w:rFonts w:ascii="Tahoma" w:hAnsi="Tahoma" w:cs="Tahoma"/>
      <w:sz w:val="16"/>
      <w:szCs w:val="16"/>
    </w:rPr>
  </w:style>
  <w:style w:type="paragraph" w:customStyle="1" w:styleId="BodySingle">
    <w:name w:val="Body Single"/>
    <w:basedOn w:val="Textoindependiente"/>
    <w:rsid w:val="006E30A9"/>
    <w:pPr>
      <w:spacing w:after="0" w:line="290" w:lineRule="atLeast"/>
    </w:pPr>
    <w:rPr>
      <w:snapToGrid w:val="0"/>
      <w:lang w:val="en-GB" w:eastAsia="en-GB"/>
    </w:rPr>
  </w:style>
  <w:style w:type="paragraph" w:customStyle="1" w:styleId="FAXTEKST">
    <w:name w:val="FAXTEKST"/>
    <w:basedOn w:val="Normal"/>
    <w:rsid w:val="009904D5"/>
    <w:rPr>
      <w:szCs w:val="20"/>
      <w:lang w:val="en-GB" w:eastAsia="en-US"/>
    </w:rPr>
  </w:style>
  <w:style w:type="paragraph" w:customStyle="1" w:styleId="Style6BULLETPOINTMicrosoftSansSerif10pt">
    <w:name w:val="Style 6. BULLET POINT + Microsoft Sans Serif 10 pt"/>
    <w:basedOn w:val="Normal"/>
    <w:rsid w:val="009904D5"/>
    <w:pPr>
      <w:numPr>
        <w:numId w:val="11"/>
      </w:numPr>
    </w:pPr>
    <w:rPr>
      <w:rFonts w:ascii="Microsoft Sans Serif" w:hAnsi="Microsoft Sans Serif"/>
      <w:noProof/>
      <w:sz w:val="20"/>
      <w:szCs w:val="20"/>
      <w:lang w:val="en-US" w:eastAsia="en-US"/>
    </w:rPr>
  </w:style>
  <w:style w:type="paragraph" w:styleId="Prrafodelista">
    <w:name w:val="List Paragraph"/>
    <w:basedOn w:val="Normal"/>
    <w:uiPriority w:val="34"/>
    <w:qFormat/>
    <w:rsid w:val="009904D5"/>
    <w:pPr>
      <w:ind w:left="708"/>
    </w:pPr>
  </w:style>
  <w:style w:type="paragraph" w:customStyle="1" w:styleId="Level1">
    <w:name w:val="Level 1"/>
    <w:rsid w:val="004E5F63"/>
    <w:pPr>
      <w:widowControl w:val="0"/>
      <w:tabs>
        <w:tab w:val="left" w:pos="360"/>
        <w:tab w:val="left" w:pos="720"/>
        <w:tab w:val="left" w:pos="1440"/>
        <w:tab w:val="left" w:pos="2304"/>
      </w:tabs>
      <w:autoSpaceDE w:val="0"/>
      <w:autoSpaceDN w:val="0"/>
      <w:adjustRightInd w:val="0"/>
      <w:spacing w:after="288"/>
      <w:jc w:val="both"/>
    </w:pPr>
    <w:rPr>
      <w:sz w:val="24"/>
      <w:szCs w:val="24"/>
      <w:lang w:val="es-MX"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71695"/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D71695"/>
    <w:rPr>
      <w:sz w:val="24"/>
      <w:szCs w:val="24"/>
    </w:rPr>
  </w:style>
  <w:style w:type="character" w:customStyle="1" w:styleId="TextocomentarioCar">
    <w:name w:val="Texto comentario Car"/>
    <w:uiPriority w:val="99"/>
    <w:semiHidden/>
    <w:rsid w:val="00933B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3B96"/>
    <w:pPr>
      <w:spacing w:after="160"/>
    </w:pPr>
    <w:rPr>
      <w:rFonts w:ascii="Calibri" w:eastAsia="Calibri" w:hAnsi="Calibri"/>
      <w:b/>
      <w:bCs/>
      <w:sz w:val="20"/>
      <w:szCs w:val="20"/>
      <w:lang w:val="es-PY" w:eastAsia="en-US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933B96"/>
    <w:rPr>
      <w:sz w:val="24"/>
      <w:szCs w:val="24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933B96"/>
    <w:rPr>
      <w:rFonts w:ascii="Calibri" w:eastAsia="Calibri" w:hAnsi="Calibri"/>
      <w:b/>
      <w:bCs/>
      <w:sz w:val="24"/>
      <w:szCs w:val="24"/>
      <w:lang w:val="es-PY" w:eastAsia="en-US"/>
    </w:rPr>
  </w:style>
  <w:style w:type="character" w:customStyle="1" w:styleId="TextodegloboCar">
    <w:name w:val="Texto de globo Car"/>
    <w:link w:val="Textodeglobo"/>
    <w:uiPriority w:val="99"/>
    <w:semiHidden/>
    <w:rsid w:val="00933B9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933B96"/>
    <w:rPr>
      <w:rFonts w:ascii="Calibri" w:eastAsia="Calibri" w:hAnsi="Calibri"/>
      <w:lang w:val="es-PY" w:eastAsia="es-P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ictoria@estudiovgm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UL\Datos%20de%20programa\Microsoft\Plantillas\hoja%20membrete%20negr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1as5Yg/fdq4fOAHdY/dJFv4z38T2gwpUS8joDe96xKI=</DigestValue>
    </Reference>
    <Reference Type="http://www.w3.org/2000/09/xmldsig#Object" URI="#idOfficeObject">
      <DigestMethod Algorithm="http://www.w3.org/2001/04/xmlenc#sha256"/>
      <DigestValue>Edz0xz2KXOVeAsseeSrhg/l+VveeevOTMh5WPrfbJK4=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vxVPkh2IR2BGFdvxw017j+zpVx/QpnEaZBU3NP4noT4=</DigestValue>
    </Reference>
    <Reference Type="http://www.w3.org/2000/09/xmldsig#Object" URI="#idValidSigLnImg">
      <DigestMethod Algorithm="http://www.w3.org/2001/04/xmlenc#sha256"/>
      <DigestValue>ilInXkYk42qjgEdQ6mzRPDRqVsEYSju7L+mUhdAM1PI=</DigestValue>
    </Reference>
    <Reference Type="http://www.w3.org/2000/09/xmldsig#Object" URI="#idInvalidSigLnImg">
      <DigestMethod Algorithm="http://www.w3.org/2001/04/xmlenc#sha256"/>
      <DigestValue>ICubWzT45ZIBWuObz/WDjnkgbc8H7ETNs8F3cI1Ed+c=</DigestValue>
    </Reference>
  </SignedInfo>
  <SignatureValue>aLOuzuYtLt05j/XfNBFfQktqpOUto3smc5eoUhz3XG3dV/hRFl8OzJyZe9QTHupZmskotsAjwurw
4199ScB5DslJB6cCQZp9bDdTtK+sS4nUUw9F0ZR65Iz6J+iuR9F9+Sz7p44bJPZmJRLJzEoHZFsH
Ri4o2E9kDIdYpgmZZTIhMf5lLvKLRuZt7pwmmRA9SM0MeIX8RUTLEgdmEnN43oP6b1Zxyb/XOtfM
mKHOdRhLNrrQliAclsKOR8XxkGbEUYlx3YUx7vB1TSTTsVVNb+yR/GPzWrAD/X3B/hbMisW8/iuQ
jl/Wgwed8khdK8AzXoJzwz0zzqg0b7DFz9uXWA==</SignatureValue>
  <KeyInfo>
    <X509Data>
      <X509Certificate>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CyQFzWGpvnr2DaE7n9Yjr4c2+MCxyULjMWDjNWDUoGM=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3e9nXFfrRzaLsiGRartpIYlBAJ5W9ct8lf3EbfNH724=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VTC3pWU9mdEBrKV5DwYViVeS/5IxqJ8Zkhdxddw35kU=</DigestValue>
      </Reference>
      <Reference URI="/word/document.xml?ContentType=application/vnd.openxmlformats-officedocument.wordprocessingml.document.main+xml">
        <DigestMethod Algorithm="http://www.w3.org/2001/04/xmlenc#sha256"/>
        <DigestValue>vgSAvyrIgLv1XgEc85wzToyzMOQhNqjZkrP0QC9fIBo=</DigestValue>
      </Reference>
      <Reference URI="/word/endnotes.xml?ContentType=application/vnd.openxmlformats-officedocument.wordprocessingml.endnotes+xml">
        <DigestMethod Algorithm="http://www.w3.org/2001/04/xmlenc#sha256"/>
        <DigestValue>/v5SVLLuLOgEif1MCi1UUMH/64eSqbh3c/d79yzcZ0A=</DigestValue>
      </Reference>
      <Reference URI="/word/fontTable.xml?ContentType=application/vnd.openxmlformats-officedocument.wordprocessingml.fontTable+xml">
        <DigestMethod Algorithm="http://www.w3.org/2001/04/xmlenc#sha256"/>
        <DigestValue>Mj5Atufd6vOc/I41CK11WlSDKXK3coasEEqAPQvtaR4=</DigestValue>
      </Reference>
      <Reference URI="/word/footer1.xml?ContentType=application/vnd.openxmlformats-officedocument.wordprocessingml.footer+xml">
        <DigestMethod Algorithm="http://www.w3.org/2001/04/xmlenc#sha256"/>
        <DigestValue>+cSsb+blU7VTeAYhoYe1A6hchAb9LcmHTMWcv/Vo744=</DigestValue>
      </Reference>
      <Reference URI="/word/footer2.xml?ContentType=application/vnd.openxmlformats-officedocument.wordprocessingml.footer+xml">
        <DigestMethod Algorithm="http://www.w3.org/2001/04/xmlenc#sha256"/>
        <DigestValue>LmDePq5ISAf8LGGBzVtkUCWYYBzWrpz7WtQWEbtJfxY=</DigestValue>
      </Reference>
      <Reference URI="/word/footnotes.xml?ContentType=application/vnd.openxmlformats-officedocument.wordprocessingml.footnotes+xml">
        <DigestMethod Algorithm="http://www.w3.org/2001/04/xmlenc#sha256"/>
        <DigestValue>DFTSklWHKm/LcQcpBwixfmiT0B//Ksg6xIUTcOE2A6s=</DigestValue>
      </Reference>
      <Reference URI="/word/header1.xml?ContentType=application/vnd.openxmlformats-officedocument.wordprocessingml.header+xml">
        <DigestMethod Algorithm="http://www.w3.org/2001/04/xmlenc#sha256"/>
        <DigestValue>r8zDtEjJSMc/3XPZ07iMgJctT4aHD7U3lz7p273eyUM=</DigestValue>
      </Reference>
      <Reference URI="/word/header2.xml?ContentType=application/vnd.openxmlformats-officedocument.wordprocessingml.header+xml">
        <DigestMethod Algorithm="http://www.w3.org/2001/04/xmlenc#sha256"/>
        <DigestValue>8TGpL11n4D1Ww3aC06NffKNFW5lhm43Id52fM28CvJc=</DigestValue>
      </Reference>
      <Reference URI="/word/header3.xml?ContentType=application/vnd.openxmlformats-officedocument.wordprocessingml.header+xml">
        <DigestMethod Algorithm="http://www.w3.org/2001/04/xmlenc#sha256"/>
        <DigestValue>BqKhKRI8XVs/XUhUv7ufNuk5rhtcB+LQSPIz3khEPUQ=</DigestValue>
      </Reference>
      <Reference URI="/word/media/image1.emf?ContentType=image/x-emf">
        <DigestMethod Algorithm="http://www.w3.org/2001/04/xmlenc#sha256"/>
        <DigestValue>GhKuH77KPSZnmkLM5F2VXmHw9uMEg5QRuV+KWRrBILM=</DigestValue>
      </Reference>
      <Reference URI="/word/media/image2.jpeg?ContentType=image/jpeg">
        <DigestMethod Algorithm="http://www.w3.org/2001/04/xmlenc#sha256"/>
        <DigestValue>y7TCd287A8KNqIIMKSc7twPoOAqZdEIJtaW6y2GS5JU=</DigestValue>
      </Reference>
      <Reference URI="/word/numbering.xml?ContentType=application/vnd.openxmlformats-officedocument.wordprocessingml.numbering+xml">
        <DigestMethod Algorithm="http://www.w3.org/2001/04/xmlenc#sha256"/>
        <DigestValue>wwa858A73h7E1tJPrCIvhuMiH5zA7AuP/Q/R46I8MfQ=</DigestValue>
      </Reference>
      <Reference URI="/word/settings.xml?ContentType=application/vnd.openxmlformats-officedocument.wordprocessingml.settings+xml">
        <DigestMethod Algorithm="http://www.w3.org/2001/04/xmlenc#sha256"/>
        <DigestValue>9wpBsuS92oURKVXL0jBr6ql6I/SQye2zgsqVUKB6DVE=</DigestValue>
      </Reference>
      <Reference URI="/word/styles.xml?ContentType=application/vnd.openxmlformats-officedocument.wordprocessingml.styles+xml">
        <DigestMethod Algorithm="http://www.w3.org/2001/04/xmlenc#sha256"/>
        <DigestValue>SxlV5VDUeFAbMmka+OVXJpq3ZrL8qSjvD6Gctn882Ac=</DigestValue>
      </Reference>
      <Reference URI="/word/theme/theme1.xml?ContentType=application/vnd.openxmlformats-officedocument.theme+xml">
        <DigestMethod Algorithm="http://www.w3.org/2001/04/xmlenc#sha256"/>
        <DigestValue>HCUN0cSjD6lqrHZ4LKExXhQbgCpdYcx97xXZwInudSc=</DigestValue>
      </Reference>
      <Reference URI="/word/webSettings.xml?ContentType=application/vnd.openxmlformats-officedocument.wordprocessingml.webSettings+xml">
        <DigestMethod Algorithm="http://www.w3.org/2001/04/xmlenc#sha256"/>
        <DigestValue>T1Mz5k+gWHfvzMCSnVuToLMnLKZgNmAUGvu5YJcgQIQ=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2022-11-15T13:02:21Z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{5863E102-00F6-4FCA-8A9C-1031FB34437A}</SetupID>
          <SignatureText/>
          <SignatureImage>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nv/f/9//3//f/9//3//f/9//3//f/9//3//f/9//3//f/9//3//f/9/3nv/f/9//3/e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33//f/9//3//f/9//3//f/9/33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e/9//3//f957/3//f/9/3nv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99//3//f5xzvXf/f/9//3//f/9//3//f/9//3//f/9//3//f/9//3//f1JKEELee/9/vXf/f/9/3n//f/9//3//f/9/3n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+cd/9//3//f/9/MUb/f/9//3//f/9//3//f/9//3//f/9//3//f/9//3//f/9/3nvGGMYYlFKcc/9//3/ef957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vnv/f1tvzjn/f957/3//f/9//3//f/9//3//f/9//3//f/9//3//f/9//3//f/9/fHNrMYQQay33Xv9//3//f/9/3n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99//3//f/9/CSX/f713/3//f/9//3//f/9//3//f/9//3//f/9//3//f/9//3//f957/3//f/9/vnsxRuccKSWdd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5yCdd/9//3//f/9//3//f/9//3//f/9//3//f/9//3//f/9//3//f/9//3//f/9/3n//f/9/vXfwQcYYUkree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nv/f/9//3//f/9//3//f/9/7z21Vt57/3/ee/9/3ns6a7VWtVaVVtZaW2//f/9//3//f/9//3//f/9//3//f/9//3//f/9//3/ef/9/WmtrLYQQtVb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4w1tVZrLaUUnHO9d/9//3//f/9//3//f/9//3//f/9//3+9d/9//3+MMSklvXfef/9/3n//f/9//3//f/9//3/ee/9//3//f713/3/eexBGpRQYY/9//3/ff/9//3/ef/9//3//f/9//3//f/9//3//f/9//3//f/9//3//f/9//3//f/9//3//f/9//3//f/9//3//f/9//3//f/9//3//f/9//3//f/9//3//f/9//3//f/9//3//f/9//3//f/9//3//f/9//3//f/9//3//f/9//3//f/9//3//f/9//3//f/9/AAD/f/9//3//f/9//3//f/9//3//f/9//3//f/9//3//f/9//3//f/9//3//f/9//3//f/9//3//f/9//3//f/9/xhgIIYwx3n/ee/9//3+9d/9//3//f/9//3//f/9//3/ef/9//3/ee/9/7z3nIP9//3//f/9//3//f/9//3//f/9//3+9d99//3//f/9//385a6UUEEL/f/9//3//f/9//3//f/9//3//f/9//3//f/9//3//f/9//3//f/9//3//f/9//3//f/9//3//f/9//3//f/9//3//f/9//3//f/9//3//f/9//3//f/9//3//f/9//3//f/9//3//f/9//3//f/9//3//f/9//3//f/9//3//f/9//3//f/9//3//f/9//38AAP9//3//f/9//3//f/9//3//f/9//3//f/9//3//f/9//3//f/9//3//f/9//3//f/9//3/ee/9/3nv/f/9/1lqMMSklvnv/f957/3//f/9//3//f/9//3//f/9//3//f95//3/ee957/3//f3NO5xx7c/9//3/ee/9//3/ee/9//3//f/9//3+9d/9//3+9d/9//39KLSopnHP/f/9//3//f/9//3//f/9//3//f/9//3//f/9//3//f/9//3//f/9//3//f/9//3//f/9//3//f/9//3//f/9//3//f/9//3//f/9//3//f/9//3//f/9//3//f/9//3//f/9//3//f/9//3//f/9//3//f/9//3//f/9//3//f/9//3//f/9//3//fwAA/3//f/9//3//f/9//3//f/9//3//f/9//3//f/9//3//f/9//3//f/9//3//f/9//3//f/9//3//f/9/3n+tNYQQ/3//f/9//3/ee/9/3nv/f/9//3//f/9//3//f/9//3++e/9//3/ee/9//38xRq05vXf/f/9//3//f95//3//f/9/33//f/9//3//f/9//3//f/9/EEIpJfde/3/ff/9//3//f/9//3//f/9//3//f/9//3//f/9//3//f/9//3//f/9//3//f/9//3//f/9//3//f/9//3//f/9//3//f/9//3//f/9//3//f/9//3//f/9//3//f/9//3//f/9//3//f/9//3//f/9//3//f/9//3//f/9//3//f/9//3//f/9/AAD/f/9//3//f/9//3//f/9//3//f/9//3//f/9//3//f/9//3//f/9//3//f/9//3//f/9//3//f/9//38YZ6UYlFLee/9//3//f/9//3//f/9//3+9d/9//3//f/9//3//f/9/3n//f757/3//f/9/rTXvPZxz/3//f713/3//f/9//3//f/9//3//f/9//3//f9573nv/f9ZapRRSSv9//3//f/9//3//f/9//3//f/9//3//f/9//3//f/9//3//f/9//3//f/9//3//f/9//3//f/9//3//f/9//3//f/9//3//f/9//3//f/9//3//f/9//3//f/9//3//f/9//3//f/9//3//f/9//3//f/9//3//f/9//3//f/9//3//f/9//38AAP9//3//f/9//3//f/9//3//f/9//3//f/9//3//f/9//3//f/9//3//f/9//3//f/9//3//f/9//3+9eyotxxw5a/9//3//f/9//3//f/9//3//f/9/vXf/f/9/vXf/f/9//3//f957/3//f/9//3+9d0sttVb/f/9//3//f/9//3//f/9//3//f/9//3//f/9//3//f1pr/3+cc8YYc07/f/9//3//f/9/3nv/f/9//3//f/9//3//f/9//3//f/9//3//f/9//3//f/9//3//f/9//3//f/9//3//f/9//3//f/9//3//f/9//3//f/9//3//f/9//3//f/9//3//f/9//3//f/9//3//f/9//3//f/9//3//f/9//3//f/9//3//fwAA/3//f/9//3//f/9//3//f/9//3//f/9//3//f/9//3//f/9//3//f/9//3//f/9//3/ee/9//3/ee1NSxhzGHN57/3//f/9//3//f957/3//f957/3//f/9//3//f/9/vXf/f/9//3//f/9/3nv/f/9/vXeEFHtz/3//f/9//3//f/9//3//f/9//3//f/9//3//f5xz/3/ee713/39rLYwx/3//f/9/3nv/f/9//3//f/9//3//f/9//3//f/9//3//f/9//3//f/9//3//f/9//3//f/9//3//f/9//3//f/9//3//f/9//3//f/9//3//f/9//3//f/9//3//f/9//3//f/9//3//f/9//3//f/9//3//f/9//3//f/9//3//f/9/AAD/f/9//3//f/9//3//f/9//3//f/9//3//f/9//3//f/9//3//f/9//3//f/9//3//f/9//3/ef/9/xxyNOSkp/3//f/9//3//f/9//3//f/9//3//f/9//3//f/9/vXf/f/9//3/ee/9//3//f957/3//f5RSjDHee/9//3//f/9//3//f/9//3//f/9//3//f/9//3/ee/9//3//f/9/c04pJd573nv/f/9//3//f/9//3//f/9//3//f/9//3//f/9//3//f/9//3//f/9//3//f/9//3//f/9//3//f/9//3//f/9//3//f/9//3//f/9//3//f/9//3//f/9//3//f/9//3//f/9//3//f/9//3//f/9//3//f/9//3//f/9//38AAP9//3//f/9//3//f/9//3//f/9//3//f/9//3//f/9//3//f/9//3//f/9//3//f/9//3//f/9/70GmGPhmKin/f/9//3//f/9//3//f/9//3/ee713/397b/9//3//f3tv/3//f/9/e3P/f/9//3//f/9//38xRq01vnv/f957/3//f/9//3//f/9//3//f/9//3//f/9//3//f/9//3+9d1prpRScc957/3//f/9//3//f/9//3//f/9//3//f/9//3//f/9//3//f/9//3//f/9//3//f/9//3//f/9//3//f/9//3//f/9//3//f/9//3//f/9//3//f/9//3//f/9//3//f/9//3//f/9//3//f/9//3//f/9//3//f/9//3//fwAA/3//f/9//3//f/9//3//f/9//3//f/9//3//f/9//3//f/9//3//f/9//3//f/9//nv/f/9/nHfGHHNSU1LwQf9//3//f/9//3//f/9//3//f/9//3//f/9//39SSkIISilCCGst/3//f/9//3//f/9/vXf/f713ZBDee957/3//f/9//3//f/9//3//f/9//3//f/9//3//f/9//3/ee/9//3/eewghe2/ee/9/3nv/f/9//3//f/9//3//f/9//3//f/9//3//f/9//3//f/9//3//f/9//3//f/9//3//f/9//3//f/9//3//f/9//3//f/9//3//f/9//3//f/9//3//f/9//3//f/9//3//f/9//3//f/9//3//f/9//3//f/9/AAD/f/9//3//f/9//3//f/9//3//f/9//3//f/9//3//f/9//3//f/9//3//f/9//3//f/9/3nu1WqUU3n/vQTFK/3//f/9//3//f/9//3//f/9//3+9d957/39KKcYYe2/ee/9/U06EEBhj/3//f/9//3//f713/3/WWowx33//f/9//3//f/9//3//f/9//3/ee/9//3//f/9//3//f/9//3//f/9//3+MMVpr3nv/f/9//3//f/9//3//f/9//3//f/9//3//f/9//3//f/9//3//f/9//3//f/9//3//f/9//3//f/9//3//f/9//3//f/9//3//f/9//3//f/9//3//f/9//3//f/9//3//f/9//3//f/9//3//f/9//3//f/9//38AAP9//3//f/9//3//f/9//3//f/9//3//f/9//3//f/9//3//f/9//3//f/9//3//f/9//3//fyklEEb/f4w1Uk7/f/9//3//f/9//3//f/9//3//f/9//3/3XqUU/3//f/9//3/ff957IQQYY/9//3//f/9//3//f/9/xhg5Z/9//3//f/9//3//f/9//3//f/9//3//f/9//3//f713/3//f/9//3/ee/9/MUbWWv9//3//f/9//3//f/9//3//f/9//3//f/9//3//f/9//3//f/9//3//f/9//3//f/9//3//f/9//3//f/9//3//f/9//3//f/9//3//f/9//3//f/9//3//f/9//3//f/9//3//f/9//3//f/9//3//f/9//3//fwAA/3//f/9//3//f/9//3//f/9//3//f/9//3//f/9//3//f/9//3//f/9//3//f/9//3//fzln5xx7c/9/Ki2UVv9//3//f/9//3//f/9//3//f/9//3/ee4QQWmvee/9//3//f757/397b8YYWmv/f/9//3//f/9/vXsYY6UY/3/ee/9//3//f/9//3//f/9//3//f/9//3//f/9//3//f/9//3//f/9//3/eezln917/f/9//3//f/9//3//f/9//3//f/9//3//f/9//3//f/9//3//f/9//3//f/9//3//f/9//3//f/9//3//f/9//3//f/9//3//f/9//3//f/9//3//f/9//3//f/9//3//f/9//3//f/9//3//f/9//3//f/9/AAD/f/9//3//f/9//3//f/9//3//f/9//3//f/9//3//f/9//3//f/9//3//f/9//3//f/9/UkpKLd5/33+NOVNO/3//f/9//3//f/9//3//f/9/3nv/fxhjCCG9d/9//3//f/9//3//f957c06tNf9//3//f/9//3//f717jDGUUv9/3nv/f/9//3//f/9//3//f/9//3//f/9//3//f/9//3//f/9//3//f/9/3nt7b/9//3//f/9//3//f/9//3//f/9//3//f/9//3//f/9//3//f/9//3//f/9//3//f/9//3//f/9//3//f/9//3//f/9//3//f/9//3//f/9//3//f/9//3//f/9//3//f/9//3//f/9//3//f/9//3//f/9//38AAP9//3//f/9//3//f/9//3//f/9//3//f/9//3//f/9//3//f/9//3//f/9//3//f/9//3/nHDFG/3//f649Mk7/f/9//3//f/9//3//f/9//3//f957UkqtNf9//3//f/9//3//f/9//3//fwgh1l7/f/9//3//f95//3+UUgkl/3/ee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ee0II917/f/9/70EySv9//3//f/9//3//f/9//3//f/9//3+tNXNO/3//f/9//3/ef/9//3//f/9/tVZKKf9//3//f/9//3//f/9/xhg5Z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3NO5xwIITFGOWdaazlnc05rLUop917/f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1prUkqtNe89c04YY713/3//f957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nv/f/9//3//f/9//3//f/9//3//f/9//3//f/9/3n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e/9//3//f957/3//f/9/3n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5ZxhjOWcYYxhjGGMYYxhjGGMYYxhjGGMYYxhjGGMYYxhjGGMYYxhjGGMYYxhjGGMYYxhjGGMYYxhjGGMYYxhjGGMYYxhjGGMYYxhjGGMYYxhjGGMYYxhjGGMYYxhjGGMYYxhjGGMYYxhjGGMYYxhjGGMYYxhjGGMYYxhjGGMYYxhjGGMYYxhjGGMYYxhjGGMYYxhjGGMYYzlnGGM5ZxhjOWcYYzlnGGMYYxhjGGMYYxhjGGMYYxhjGGMYYxhjGGMYYxhjGGMYYxhjGGMYYxhjGGMYYxhjGGMYYxhjGGMYYxhjGGMYYxhjGGMYYxhjAABMAAAAZAAAAAAAAAAAAAAAkgAAAH8AAAAAAAAAAAAAAJMAAACA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16.0.12130/19</OfficeVersion>
          <ApplicationVersion>16.0.12130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2022-11-15T13:02:21Z</xd:SigningTime>
          <xd:SigningCertificate>
            <xd:Cert>
              <xd:CertDigest>
                <DigestMethod Algorithm="http://www.w3.org/2001/04/xmlenc#sha256"/>
                <DigestValue>KN/7H56xLCZPAKPb0Uio6FomuKiYja0lQ7SjiIBfbks=</DigestValue>
              </xd:CertDigest>
              <xd:IssuerSerial>
                <X509IssuerName>CN=CA-CODE100 S.A., C=PY, O=CODE100 S.A., SERIALNUMBER=RUC 80080610-7</X509IssuerName>
                <X509SerialNumber>2051668798501464206084720313911092532157134011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</xd:EncapsulatedX509Certificate>
            <xd:EncapsulatedX509Certificate>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</xd:EncapsulatedX509Certificate>
          </xd:CertificateValues>
        </xd:UnsignedSignatureProperties>
      </xd:UnsignedProperties>
    </xd:QualifyingProperties>
  </Object>
  <Object Id="idValidSigLnImg">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99//3//f/9//3//f/9//3//f/9//3//f/9//3//f/9/3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7133n//f/9//3//f/9//3//f/9//3//f/9//3//f/9//38yShBCvXv/f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/9//3//f/9/Ukr/f/9//3//f/9//3//f/9//3//f/9//3//f/9//3//f/9//3/GGOccc069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WmvPPf9/3nv/f/9//3//f/9//3//f/9//3//f/9//3//f/9//3//f/9//397b4wxZBBrLdZe/3//f/9/3nv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kl/3/ee/9//3//f/9//3//f/9//3//f/9//3//f/9//3//f/9//3//f957/3//f957MUYIISklvXf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CGcc/9//3//f95//3//f/9//3//f/9//3//f/9//3//f/9//3//f/9//3//f/9//3/ee/9/nHMQQqUYUkq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wQZRW33//f/9//3//fzlrtlqVVrVa1lp7b/9//3//f/9//3//f/9//3//f/9//3//f/9//3//f/9//397b2sthBCUVv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hBPde/3//f849Mk7/f/9//3//f/9//3//f/9//3//f/9/rTVSSv9//3//f/9//3//f/9//3//f5RWSy3/f/9//3//f/9//3//f8YYGGP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xhjYwycc/9//3/vQTFK/3//f/9//3//f/9//3//f/9//3//fyklGGP/f/9//3//f/9//3//f/9//3//f4wxGGP/f9573nv/f/9//38RRowx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WWiEEMUacc/9//3//f957/3//f/9//38xRmMM/3/ee/9//3//f/9//3//f/9//3//f/9//3/ee3NO/3//f713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3NO5xwIIVJKOWd7bxhjlFJrLWst917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SSq01zjlzTvdevXf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GGMYYxhjGGMYYxhjGGMYYxhjGGMYYxhjGGMYYxhjGGMYYxhjGGMYYxhjGGMYYxhjGGMYYxhjGGMYYxhjGGMYYxhj914YYxhjGGP3XhhjGGMYYxhjGGMYYxhjGGMYYxhjGGMYYxhjGGMYYxhjGGMYYxhjGGMYYxhjGGMYYxhjGGMYYxhjGGMYYxhjGGMYYxhjGGMYYxhjGGMYYxhjGGP3Xhhj914YYxhjGGMYYxhjGGMYYxhjGGMYYxhjGGMYYxhjGGMYYxhjGGMYYxhjGGMYYxhjGGMYYxhjGGMYYxhjGGMYYxhjGGMYYxhjGGMYY/deGGP3XhhjGGMYYxhjGGMYYxhjGGMYYxhjGGMYYxhjGGMYYxhjGGMYYxhjGGMYYxhjGGNGAAAAFAAAAAgAAABHRElDAwAAACIAAAAMAAAA/////yIAAAAMAAAA/////yUAAAAMAAAADQAAgCgAAAAMAAAABAAAACIAAAAMAAAA/////yIAAAAMAAAA/v///ycAAAAYAAAABAAAAAAAAAD///8AAAAAACUAAAAMAAAABAAAAEwAAABkAAAAAAAAAHkAAACKAQAAwQAAAAAAAAB5AAAAiwEAAEkAAAAhAPAAAAAAAAAAAAAAAIA/AAAAAAAAAAAAAIA/AAAAAAAAAAAAAAAAAAAAAAAAAAAAAAAAAAAAAAAAAAAlAAAADAAAAAAAAIAoAAAADAAAAAQAAAAnAAAAGAAAAAQAAAAAAAAA////AAAAAAAlAAAADAAAAAQAAABMAAAAZAAAAAkAAAB5AAAAgQEAAI0AAAAJAAAAeQAAAHkBAAAVAAAAIQDwAAAAAAAAAAAAAACAPwAAAAAAAAAAAACAPwAAAAAAAAAAAAAAAAAAAAAAAAAAAAAAAAAAAAAAAAAAJQAAAAwAAAAAAACAKAAAAAwAAAAEAAAAJQAAAAwAAAABAAAAGAAAAAwAAAAAAAAAEgAAAAwAAAABAAAAHgAAABgAAAAJAAAAeQAAAIIBAACOAAAAJQAAAAwAAAABAAAAVAAAAKAAAAAKAAAAeQAAAHMAAACNAAAAAQAAANF2yUGrCslBCgAAAHkAAAAOAAAATAAAAAAAAAAAAAAAAAAAAP//////////aAAAAFYAaQBjAHQAbwByAGkAYQAgAEcA8wBtAGUAegAKAAAABAAAAAcAAAAFAAAACQAAAAYAAAAEAAAACAAAAAQAAAALAAAACQAAAA4AAAAIAAAABwAAAEsAAABAAAAAMAAAAAUAAAAgAAAAAQAAAAEAAAAQAAAAAAAAAAAAAACLAQAAxQAAAAAAAAAAAAAAiwEAAMUAAAAlAAAADAAAAAIAAAAnAAAAGAAAAAQAAAAAAAAA////AAAAAAAlAAAADAAAAAQAAABMAAAAZAAAAAkAAACTAAAAgQEAAKcAAAAJAAAAkwAAAHkBAAAVAAAAIQDwAAAAAAAAAAAAAACAPwAAAAAAAAAAAACAPwAAAAAAAAAAAAAAAAAAAAAAAAAAAAAAAAAAAAAAAAAAJQAAAAwAAAAAAACAKAAAAAwAAAAEAAAAJQAAAAwAAAABAAAAGAAAAAwAAAAAAAAAEgAAAAwAAAABAAAAHgAAABgAAAAJAAAAkwAAAIIBAACoAAAAJQAAAAwAAAABAAAAVAAAAHgAAAAKAAAAkwAAADwAAACnAAAAAQAAANF2yUGrCslBCgAAAJMAAAAHAAAATAAAAAAAAAAAAAAAAAAAAP//////////XAAAAFMA7QBuAGQAaQBjAG8AAAAJAAAABAAAAAkAAAAJAAAABAAAAAcAAAAJAAAASwAAAEAAAAAwAAAABQAAACAAAAABAAAAAQAAABAAAAAAAAAAAAAAAIsBAADFAAAAAAAAAAAAAACLAQAAxQAAACUAAAAMAAAAAgAAACcAAAAYAAAABAAAAAAAAAD///8AAAAAACUAAAAMAAAABAAAAEwAAABkAAAACQAAAK0AAAAeAQAAwQAAAAkAAACtAAAAFgEAABUAAAAhAPAAAAAAAAAAAAAAAIA/AAAAAAAAAAAAAIA/AAAAAAAAAAAAAAAAAAAAAAAAAAAAAAAAAAAAAAAAAAAlAAAADAAAAAAAAIAoAAAADAAAAAQAAAAlAAAADAAAAAEAAAAYAAAADAAAAAAAAAASAAAADAAAAAEAAAAWAAAADAAAAAAAAABUAAAAFAEAAAoAAACtAAAAHQEAAMEAAAABAAAA0XbJQasKyUEKAAAArQAAACEAAABMAAAABAAAAAkAAACtAAAAHwEAAMIAAACQAAAARgBpAHIAbQBhAGQAbwAgAHAAbwByADoAIABWAEkAQwBUAE8AUgBJAEEAIABHAE8ATQBFAFoAIABNAEUARABFAE4AAAAIAAAABAAAAAYAAAAOAAAACAAAAAkAAAAJAAAABAAAAAkAAAAJAAAABgAAAAMAAAAEAAAACgAAAAQAAAAKAAAACAAAAAwAAAAKAAAABAAAAAoAAAAEAAAACwAAAAwAAAAOAAAACAAAAAkAAAAEAAAADgAAAAgAAAALAAAACAAAAAwAAAAWAAAADAAAAAAAAAAlAAAADAAAAAIAAAAOAAAAFAAAAAAAAAAQAAAAFAAAAA==</Object>
  <Object Id="idInvalidSigLnImg">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33//f/9//3//f/9//3//f/9//3//f/9//3//f/9//3/e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Xfef/9//3//f/9//3//f/9//3//f/9//3//f/9//3//fzJKEEK9e/9/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39SSv9//3//f/9//3//f/9//3//f/9//3//f/9//3//f/9//3//f8YY5xxzTr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39aa889/3/ee/9//3//f/9//3//f/9//3//f/9//3//f/9//3//f/9//3//f3tvjDFkEGst1l7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SX/f957/3//f/9//3//f/9//3//f/9//3//f/9//3//f/9//3//f/9/3nv/f/9/3nsxRgghKSW9d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IIZxz/3//f/9/3n//f/9//3//f/9//3//f/9//3//f/9//3//f/9//3//f/9//3//f957/3+ccxBCpRh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BBlFbff/9//3//f/9/OWu2WpVWtVrWWntv/3//f/9//3//f/9//3//f/9//3//f/9//3//f/9//3//f3tvay2EEJRW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6CARRv9//3/PQTJK/3//f/9//3//f/9//3//f/9//3//fzFGzjn/f/9//3//f/9//3//f/9//38pJdZa/3//f/9//3//f99/tVYIJf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yEE917/f/9/zj0yTv9//3//f/9//3//f/9//3//f/9//3+tNVJK/3//f/9//3//f/9//3//f/9/lFZLLf9//3//f/9//3//f/9/xhgYY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GGNjDJxz/3//f+9BMUr/f/9//3//f/9//3//f/9//3//f/9/KSUYY/9//3//f/9//3//f/9//3//f/9/jDEYY/9/3nvee/9//3//fxFGjDH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ZaIQQxRpxz/3//f/9/3nv/f/9//3//fzFGYwz/f957/3//f/9//3//f/9//3//f/9//3//f957c07/f/9/vXf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c07nHAghUko5Z3tvGGOUUmstay33Xv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1JKrTXOOXNO9169d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3n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YYxhjGGMYYxhjGGMYYxhjGGMYYxhjGGMYYxhjGGMYYxhjGGMYYxhjGGMYYxhjGGMYYxhjGGMYYxhjGGMYYxhjGGP3XhhjGGMYY/deGGMYYxhjGGMYYxhjGGMYYxhjGGMYYxhjGGMYYxhjGGMYYxhjGGMYYxhjGGMYYxhjGGMYYxhjGGMYYxhjGGMYYxhjGGMYYxhjGGMYYxhjGGMYY/deGGP3XhhjGGMYYxhjGGMYYxhjGGMYYxhjGGMYYxhjGGMYYxhjGGMYYxhjGGMYYxhjGGMYYxhjGGMYYxhjGGMYYxhjGGMYYxhjGGMYYxhj914YY/deGGMYYxhjGGMYYxhjGGMYYxhjGGMYYxhjGGMYYxhjGGMYYxhjGGMYYxhjGGMYY0YAAAAUAAAACAAAAEdESUMDAAAAIgAAAAwAAAD/////IgAAAAwAAAD/////JQAAAAwAAAANAACAKAAAAAwAAAAEAAAAIgAAAAwAAAD/////IgAAAAwAAAD+////JwAAABgAAAAEAAAAAAAAAP///wAAAAAAJQAAAAwAAAAEAAAATAAAAGQAAAAAAAAAeQAAAIoBAADBAAAAAAAAAHkAAACLAQAASQAAACEA8AAAAAAAAAAAAAAAgD8AAAAAAAAAAAAAgD8AAAAAAAAAAAAAAAAAAAAAAAAAAAAAAAAAAAAAAAAAACUAAAAMAAAAAAAAgCgAAAAMAAAABAAAACcAAAAYAAAABAAAAAAAAAD///8AAAAAACUAAAAMAAAABAAAAEwAAABkAAAACQAAAHkAAACBAQAAjQAAAAkAAAB5AAAAeQEAABUAAAAhAPAAAAAAAAAAAAAAAIA/AAAAAAAAAAAAAIA/AAAAAAAAAAAAAAAAAAAAAAAAAAAAAAAAAAAAAAAAAAAlAAAADAAAAAAAAIAoAAAADAAAAAQAAAAlAAAADAAAAAEAAAAYAAAADAAAAAAAAAASAAAADAAAAAEAAAAeAAAAGAAAAAkAAAB5AAAAggEAAI4AAAAlAAAADAAAAAEAAABUAAAAoAAAAAoAAAB5AAAAcwAAAI0AAAABAAAA0XbJQasKyUEKAAAAeQAAAA4AAABMAAAAAAAAAAAAAAAAAAAA//////////9oAAAAVgBpAGMAdABvAHIAaQBhACAARwDzAG0AZQB6AAoAAAAEAAAABwAAAAUAAAAJAAAABgAAAAQAAAAIAAAABAAAAAsAAAAJAAAADgAAAAgAAAAHAAAASwAAAEAAAAAwAAAABQAAACAAAAABAAAAAQAAABAAAAAAAAAAAAAAAIsBAADFAAAAAAAAAAAAAACLAQAAxQAAACUAAAAMAAAAAgAAACcAAAAYAAAABAAAAAAAAAD///8AAAAAACUAAAAMAAAABAAAAEwAAABkAAAACQAAAJMAAACBAQAApwAAAAkAAACTAAAAeQEAABUAAAAhAPAAAAAAAAAAAAAAAIA/AAAAAAAAAAAAAIA/AAAAAAAAAAAAAAAAAAAAAAAAAAAAAAAAAAAAAAAAAAAlAAAADAAAAAAAAIAoAAAADAAAAAQAAAAlAAAADAAAAAEAAAAYAAAADAAAAAAAAAASAAAADAAAAAEAAAAeAAAAGAAAAAkAAACTAAAAggEAAKgAAAAlAAAADAAAAAEAAABUAAAAeAAAAAoAAACTAAAAPAAAAKcAAAABAAAA0XbJQasKyUEKAAAAkwAAAAcAAABMAAAAAAAAAAAAAAAAAAAA//////////9cAAAAUwDtAG4AZABpAGMAbwAAAAkAAAAEAAAACQAAAAkAAAAEAAAABwAAAAkAAABLAAAAQAAAADAAAAAFAAAAIAAAAAEAAAABAAAAEAAAAAAAAAAAAAAAiwEAAMUAAAAAAAAAAAAAAIsBAADFAAAAJQAAAAwAAAACAAAAJwAAABgAAAAEAAAAAAAAAP///wAAAAAAJQAAAAwAAAAEAAAATAAAAGQAAAAJAAAArQAAAB4BAADBAAAACQAAAK0AAAAWAQAAFQAAACEA8AAAAAAAAAAAAAAAgD8AAAAAAAAAAAAAgD8AAAAAAAAAAAAAAAAAAAAAAAAAAAAAAAAAAAAAAAAAACUAAAAMAAAAAAAAgCgAAAAMAAAABAAAACUAAAAMAAAAAQAAABgAAAAMAAAAAAAAABIAAAAMAAAAAQAAABYAAAAMAAAAAAAAAFQAAAAUAQAACgAAAK0AAAAdAQAAwQAAAAEAAADRdslBqwrJQQoAAACtAAAAIQAAAEwAAAAEAAAACQAAAK0AAAAfAQAAwgAAAJAAAABGAGkAcgBtAGEAZABvACAAcABvAHIAOgAgAFYASQBDAFQATwBSAEkAQQAgAEcATwBNAEUAWgAgAE0ARQBEAEUATgAAAAgAAAAEAAAABgAAAA4AAAAIAAAACQAAAAkAAAAEAAAACQAAAAkAAAAGAAAAAwAAAAQAAAAKAAAABAAAAAoAAAAIAAAADAAAAAoAAAAEAAAACgAAAAQAAAALAAAADAAAAA4AAAAIAAAACQAAAAQAAAAOAAAACAAAAAsAAAAIAAAAD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77AD-0806-4E9B-8DF7-06F6BC1A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membrete negro</Template>
  <TotalTime>15</TotalTime>
  <Pages>2</Pages>
  <Words>237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The houze!</Company>
  <LinksUpToDate>false</LinksUpToDate>
  <CharactersWithSpaces>1498</CharactersWithSpaces>
  <SharedDoc>false</SharedDoc>
  <HLinks>
    <vt:vector size="12" baseType="variant">
      <vt:variant>
        <vt:i4>7536719</vt:i4>
      </vt:variant>
      <vt:variant>
        <vt:i4>8</vt:i4>
      </vt:variant>
      <vt:variant>
        <vt:i4>0</vt:i4>
      </vt:variant>
      <vt:variant>
        <vt:i4>5</vt:i4>
      </vt:variant>
      <vt:variant>
        <vt:lpwstr>mailto:vgomez3344@hotmail.com</vt:lpwstr>
      </vt:variant>
      <vt:variant>
        <vt:lpwstr/>
      </vt:variant>
      <vt:variant>
        <vt:i4>262176</vt:i4>
      </vt:variant>
      <vt:variant>
        <vt:i4>5</vt:i4>
      </vt:variant>
      <vt:variant>
        <vt:i4>0</vt:i4>
      </vt:variant>
      <vt:variant>
        <vt:i4>5</vt:i4>
      </vt:variant>
      <vt:variant>
        <vt:lpwstr>mailto:victoriagomezmeden@gmail.com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</dc:creator>
  <cp:lastModifiedBy>Usuario</cp:lastModifiedBy>
  <cp:revision>4</cp:revision>
  <cp:lastPrinted>2022-04-22T17:43:00Z</cp:lastPrinted>
  <dcterms:created xsi:type="dcterms:W3CDTF">2022-11-15T02:26:00Z</dcterms:created>
  <dcterms:modified xsi:type="dcterms:W3CDTF">2022-11-15T13:01:00Z</dcterms:modified>
</cp:coreProperties>
</file>